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A61528B" w14:textId="370ED94F" w:rsidR="00505FE4" w:rsidRPr="002C2631" w:rsidRDefault="00505FE4" w:rsidP="00A4490B">
      <w:pPr>
        <w:pStyle w:val="Tytu"/>
        <w:ind w:right="707"/>
        <w:jc w:val="left"/>
        <w:rPr>
          <w:szCs w:val="24"/>
        </w:rPr>
      </w:pPr>
    </w:p>
    <w:p w14:paraId="62A88512" w14:textId="77777777" w:rsidR="00505FE4" w:rsidRPr="002C2631" w:rsidRDefault="00505FE4" w:rsidP="00505FE4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2C2631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8"/>
        <w:gridCol w:w="1358"/>
        <w:gridCol w:w="453"/>
        <w:gridCol w:w="906"/>
        <w:gridCol w:w="1494"/>
        <w:gridCol w:w="776"/>
        <w:gridCol w:w="454"/>
        <w:gridCol w:w="1361"/>
        <w:gridCol w:w="1438"/>
      </w:tblGrid>
      <w:tr w:rsidR="00505FE4" w:rsidRPr="002C2631" w14:paraId="20DB0B83" w14:textId="77777777" w:rsidTr="00F77DC4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  <w:hideMark/>
          </w:tcPr>
          <w:p w14:paraId="7605F6ED" w14:textId="77777777" w:rsidR="00505FE4" w:rsidRPr="002C2631" w:rsidRDefault="00505FE4" w:rsidP="00F77DC4">
            <w:pPr>
              <w:ind w:left="113" w:right="113"/>
              <w:jc w:val="center"/>
              <w:rPr>
                <w:sz w:val="24"/>
                <w:szCs w:val="24"/>
              </w:rPr>
            </w:pPr>
            <w:r w:rsidRPr="002C2631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5" w:type="dxa"/>
            <w:gridSpan w:val="6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5D7B7" w14:textId="77777777" w:rsidR="00505FE4" w:rsidRPr="002C2631" w:rsidRDefault="00505FE4" w:rsidP="00F77DC4">
            <w:pPr>
              <w:rPr>
                <w:sz w:val="24"/>
                <w:szCs w:val="24"/>
              </w:rPr>
            </w:pPr>
            <w:r w:rsidRPr="002C2631">
              <w:rPr>
                <w:sz w:val="24"/>
                <w:szCs w:val="24"/>
              </w:rPr>
              <w:t xml:space="preserve">Nazwa modułu (bloku przedmiotów): </w:t>
            </w:r>
          </w:p>
          <w:p w14:paraId="5DDED7CF" w14:textId="1E717FD1" w:rsidR="002C2631" w:rsidRPr="002C2631" w:rsidRDefault="002C2631" w:rsidP="00F77DC4">
            <w:pPr>
              <w:rPr>
                <w:sz w:val="24"/>
                <w:szCs w:val="24"/>
              </w:rPr>
            </w:pPr>
            <w:r w:rsidRPr="002C2631">
              <w:rPr>
                <w:b/>
                <w:caps/>
                <w:sz w:val="24"/>
                <w:szCs w:val="24"/>
              </w:rPr>
              <w:t>Przedmiot humanistyczny</w:t>
            </w:r>
          </w:p>
        </w:tc>
        <w:tc>
          <w:tcPr>
            <w:tcW w:w="3253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14:paraId="490A07D3" w14:textId="77777777" w:rsidR="00505FE4" w:rsidRPr="002C2631" w:rsidRDefault="00505FE4" w:rsidP="00F77DC4">
            <w:pPr>
              <w:rPr>
                <w:sz w:val="24"/>
                <w:szCs w:val="24"/>
              </w:rPr>
            </w:pPr>
            <w:r w:rsidRPr="002C2631">
              <w:rPr>
                <w:sz w:val="24"/>
                <w:szCs w:val="24"/>
              </w:rPr>
              <w:t>Kod modułu:</w:t>
            </w:r>
          </w:p>
        </w:tc>
      </w:tr>
      <w:tr w:rsidR="00505FE4" w:rsidRPr="002C2631" w14:paraId="3F138F83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0E555C9C" w14:textId="77777777" w:rsidR="00505FE4" w:rsidRPr="002C2631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63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E42C2" w14:textId="45AE00B6" w:rsidR="00505FE4" w:rsidRPr="002C2631" w:rsidRDefault="00505FE4" w:rsidP="002C2631">
            <w:pPr>
              <w:rPr>
                <w:sz w:val="24"/>
                <w:szCs w:val="24"/>
              </w:rPr>
            </w:pPr>
            <w:r w:rsidRPr="002C2631">
              <w:rPr>
                <w:sz w:val="24"/>
                <w:szCs w:val="24"/>
              </w:rPr>
              <w:t xml:space="preserve">Nazwa przedmiotu: </w:t>
            </w:r>
            <w:r w:rsidR="002C2631" w:rsidRPr="002C2631">
              <w:rPr>
                <w:b/>
                <w:sz w:val="24"/>
                <w:szCs w:val="24"/>
              </w:rPr>
              <w:t>Przedmiot humanistyczny do wyboru I: Socjologia nowych mediów</w:t>
            </w: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14:paraId="5583DF1F" w14:textId="77777777" w:rsidR="00505FE4" w:rsidRPr="002C2631" w:rsidRDefault="00505FE4" w:rsidP="00F77DC4">
            <w:pPr>
              <w:rPr>
                <w:sz w:val="24"/>
                <w:szCs w:val="24"/>
              </w:rPr>
            </w:pPr>
            <w:r w:rsidRPr="002C2631">
              <w:rPr>
                <w:sz w:val="24"/>
                <w:szCs w:val="24"/>
              </w:rPr>
              <w:t>Kod przedmiotu:</w:t>
            </w:r>
          </w:p>
        </w:tc>
      </w:tr>
      <w:tr w:rsidR="00505FE4" w:rsidRPr="002C2631" w14:paraId="5B50930C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6C7579F7" w14:textId="77777777" w:rsidR="00505FE4" w:rsidRPr="002C2631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95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1D4EFB7" w14:textId="77777777" w:rsidR="00505FE4" w:rsidRPr="002C2631" w:rsidRDefault="00505FE4" w:rsidP="00F77DC4">
            <w:pPr>
              <w:rPr>
                <w:sz w:val="24"/>
                <w:szCs w:val="24"/>
              </w:rPr>
            </w:pPr>
            <w:r w:rsidRPr="002C2631">
              <w:rPr>
                <w:sz w:val="24"/>
                <w:szCs w:val="24"/>
              </w:rPr>
              <w:t>Nazwa jednostki organizacyjnej prowadzącej przedmiot / moduł:</w:t>
            </w:r>
          </w:p>
          <w:p w14:paraId="10FD2A68" w14:textId="77777777" w:rsidR="00505FE4" w:rsidRPr="002C2631" w:rsidRDefault="00A0655B" w:rsidP="00F77DC4">
            <w:pPr>
              <w:rPr>
                <w:b/>
                <w:sz w:val="24"/>
                <w:szCs w:val="24"/>
              </w:rPr>
            </w:pPr>
            <w:r w:rsidRPr="002C2631">
              <w:rPr>
                <w:b/>
                <w:sz w:val="24"/>
                <w:szCs w:val="24"/>
              </w:rPr>
              <w:t>Instytut Informatyki Stosowanej im. Krzysztofa Brzeskiego</w:t>
            </w:r>
          </w:p>
        </w:tc>
      </w:tr>
      <w:tr w:rsidR="00505FE4" w:rsidRPr="002C2631" w14:paraId="7FB50BF4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3D262733" w14:textId="77777777" w:rsidR="00505FE4" w:rsidRPr="002C2631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95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1F218FA" w14:textId="693548A0" w:rsidR="00505FE4" w:rsidRPr="002C2631" w:rsidRDefault="002C2631" w:rsidP="002C2631">
            <w:pPr>
              <w:spacing w:after="120"/>
              <w:rPr>
                <w:b/>
                <w:sz w:val="24"/>
                <w:szCs w:val="24"/>
              </w:rPr>
            </w:pPr>
            <w:r w:rsidRPr="002C2631">
              <w:rPr>
                <w:sz w:val="24"/>
                <w:szCs w:val="24"/>
              </w:rPr>
              <w:t xml:space="preserve">Nazwa kierunku: </w:t>
            </w:r>
            <w:r w:rsidRPr="002C2631">
              <w:rPr>
                <w:b/>
                <w:sz w:val="24"/>
                <w:szCs w:val="24"/>
              </w:rPr>
              <w:t>INFORMATYKA</w:t>
            </w:r>
          </w:p>
        </w:tc>
      </w:tr>
      <w:tr w:rsidR="00505FE4" w:rsidRPr="002C2631" w14:paraId="7B6E37D6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F988760" w14:textId="77777777" w:rsidR="00505FE4" w:rsidRPr="002C2631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95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98E51E7" w14:textId="77777777" w:rsidR="00505FE4" w:rsidRPr="002C2631" w:rsidRDefault="00505FE4" w:rsidP="00F77DC4">
            <w:pPr>
              <w:rPr>
                <w:sz w:val="24"/>
                <w:szCs w:val="24"/>
              </w:rPr>
            </w:pPr>
            <w:r w:rsidRPr="002C2631">
              <w:rPr>
                <w:sz w:val="24"/>
                <w:szCs w:val="24"/>
              </w:rPr>
              <w:t>Nazwa specjalności:</w:t>
            </w:r>
            <w:r w:rsidR="00A0655B" w:rsidRPr="002C2631">
              <w:rPr>
                <w:sz w:val="24"/>
                <w:szCs w:val="24"/>
              </w:rPr>
              <w:t xml:space="preserve"> /niewłaściwe skasować/</w:t>
            </w:r>
          </w:p>
          <w:p w14:paraId="63E8F790" w14:textId="564D091D" w:rsidR="00505FE4" w:rsidRPr="002C2631" w:rsidRDefault="00A0655B" w:rsidP="00F77DC4">
            <w:pPr>
              <w:rPr>
                <w:sz w:val="24"/>
                <w:szCs w:val="24"/>
              </w:rPr>
            </w:pPr>
            <w:r w:rsidRPr="002C2631">
              <w:rPr>
                <w:sz w:val="24"/>
                <w:szCs w:val="24"/>
              </w:rPr>
              <w:t>Administracja systemów i sieci komputerowych</w:t>
            </w:r>
            <w:r w:rsidRPr="002C2631">
              <w:rPr>
                <w:sz w:val="24"/>
                <w:szCs w:val="24"/>
              </w:rPr>
              <w:br/>
              <w:t>Projektowanie baz danych i oprogramowanie użytkowe</w:t>
            </w:r>
          </w:p>
        </w:tc>
      </w:tr>
      <w:tr w:rsidR="00505FE4" w:rsidRPr="002C2631" w14:paraId="5A9221C0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4E60F57E" w14:textId="77777777" w:rsidR="00505FE4" w:rsidRPr="002C2631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3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6BA36" w14:textId="77777777" w:rsidR="00505FE4" w:rsidRPr="002C2631" w:rsidRDefault="00505FE4" w:rsidP="00F77DC4">
            <w:pPr>
              <w:rPr>
                <w:sz w:val="24"/>
                <w:szCs w:val="24"/>
              </w:rPr>
            </w:pPr>
            <w:r w:rsidRPr="002C2631">
              <w:rPr>
                <w:sz w:val="24"/>
                <w:szCs w:val="24"/>
              </w:rPr>
              <w:t>Forma studiów:</w:t>
            </w:r>
          </w:p>
          <w:p w14:paraId="1512A8D9" w14:textId="5D9330E5" w:rsidR="00505FE4" w:rsidRPr="002C2631" w:rsidRDefault="002C2631" w:rsidP="00F77DC4">
            <w:pPr>
              <w:rPr>
                <w:b/>
                <w:bCs/>
                <w:sz w:val="24"/>
                <w:szCs w:val="24"/>
              </w:rPr>
            </w:pPr>
            <w:r w:rsidRPr="002C2631">
              <w:rPr>
                <w:b/>
                <w:bCs/>
                <w:sz w:val="24"/>
                <w:szCs w:val="24"/>
              </w:rPr>
              <w:t>niestacjonarne</w:t>
            </w:r>
          </w:p>
        </w:tc>
        <w:tc>
          <w:tcPr>
            <w:tcW w:w="3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450CC" w14:textId="77777777" w:rsidR="00505FE4" w:rsidRPr="002C2631" w:rsidRDefault="00505FE4" w:rsidP="00F77DC4">
            <w:pPr>
              <w:rPr>
                <w:sz w:val="24"/>
                <w:szCs w:val="24"/>
              </w:rPr>
            </w:pPr>
            <w:r w:rsidRPr="002C2631">
              <w:rPr>
                <w:sz w:val="24"/>
                <w:szCs w:val="24"/>
              </w:rPr>
              <w:t>Profil kształcenia:</w:t>
            </w:r>
          </w:p>
          <w:p w14:paraId="5CFC4BEB" w14:textId="54670913" w:rsidR="00505FE4" w:rsidRPr="002C2631" w:rsidRDefault="002C2631" w:rsidP="00F77DC4">
            <w:pPr>
              <w:rPr>
                <w:b/>
                <w:bCs/>
                <w:sz w:val="24"/>
                <w:szCs w:val="24"/>
              </w:rPr>
            </w:pPr>
            <w:r w:rsidRPr="002C2631">
              <w:rPr>
                <w:b/>
                <w:bCs/>
                <w:sz w:val="24"/>
                <w:szCs w:val="24"/>
              </w:rPr>
              <w:t>praktyczny</w:t>
            </w: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200FBD8A" w14:textId="77777777" w:rsidR="00505FE4" w:rsidRPr="002C2631" w:rsidRDefault="00505FE4" w:rsidP="00F77DC4">
            <w:pPr>
              <w:rPr>
                <w:sz w:val="24"/>
                <w:szCs w:val="24"/>
              </w:rPr>
            </w:pPr>
            <w:r w:rsidRPr="002C2631">
              <w:rPr>
                <w:sz w:val="24"/>
                <w:szCs w:val="24"/>
              </w:rPr>
              <w:t>Poziom studiów:</w:t>
            </w:r>
          </w:p>
          <w:p w14:paraId="55F95DD9" w14:textId="16E720B7" w:rsidR="002C2631" w:rsidRPr="002C2631" w:rsidRDefault="002C2631" w:rsidP="00F77DC4">
            <w:pPr>
              <w:rPr>
                <w:sz w:val="24"/>
                <w:szCs w:val="24"/>
              </w:rPr>
            </w:pPr>
            <w:r w:rsidRPr="002C2631">
              <w:rPr>
                <w:b/>
                <w:sz w:val="24"/>
                <w:szCs w:val="24"/>
              </w:rPr>
              <w:t>STUDIA I STOPNIA</w:t>
            </w:r>
          </w:p>
        </w:tc>
      </w:tr>
      <w:tr w:rsidR="00505FE4" w:rsidRPr="002C2631" w14:paraId="4F8FEDA4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3325AD60" w14:textId="77777777" w:rsidR="00505FE4" w:rsidRPr="002C2631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3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9018F" w14:textId="77777777" w:rsidR="00505FE4" w:rsidRPr="002C2631" w:rsidRDefault="00505FE4" w:rsidP="00F77DC4">
            <w:pPr>
              <w:rPr>
                <w:sz w:val="24"/>
                <w:szCs w:val="24"/>
              </w:rPr>
            </w:pPr>
            <w:r w:rsidRPr="002C2631">
              <w:rPr>
                <w:sz w:val="24"/>
                <w:szCs w:val="24"/>
              </w:rPr>
              <w:t xml:space="preserve">Rok / semestr: </w:t>
            </w:r>
          </w:p>
          <w:p w14:paraId="083DA1F2" w14:textId="7CED50B2" w:rsidR="00505FE4" w:rsidRPr="002C2631" w:rsidRDefault="002C2631" w:rsidP="00F77DC4">
            <w:pPr>
              <w:rPr>
                <w:b/>
                <w:sz w:val="24"/>
                <w:szCs w:val="24"/>
              </w:rPr>
            </w:pPr>
            <w:r w:rsidRPr="002C2631">
              <w:rPr>
                <w:b/>
                <w:sz w:val="24"/>
                <w:szCs w:val="24"/>
              </w:rPr>
              <w:t>1/2</w:t>
            </w:r>
          </w:p>
        </w:tc>
        <w:tc>
          <w:tcPr>
            <w:tcW w:w="3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A6FF8" w14:textId="77777777" w:rsidR="00505FE4" w:rsidRPr="002C2631" w:rsidRDefault="00505FE4" w:rsidP="00F77DC4">
            <w:pPr>
              <w:rPr>
                <w:sz w:val="24"/>
                <w:szCs w:val="24"/>
              </w:rPr>
            </w:pPr>
            <w:r w:rsidRPr="002C2631">
              <w:rPr>
                <w:sz w:val="24"/>
                <w:szCs w:val="24"/>
              </w:rPr>
              <w:t>Status przedmiotu /modułu:</w:t>
            </w:r>
          </w:p>
          <w:p w14:paraId="572659A1" w14:textId="1FD20F66" w:rsidR="00505FE4" w:rsidRPr="002C2631" w:rsidRDefault="002C2631" w:rsidP="00F77DC4">
            <w:pPr>
              <w:rPr>
                <w:b/>
                <w:sz w:val="24"/>
                <w:szCs w:val="24"/>
              </w:rPr>
            </w:pPr>
            <w:r w:rsidRPr="002C2631">
              <w:rPr>
                <w:b/>
                <w:sz w:val="24"/>
                <w:szCs w:val="24"/>
              </w:rPr>
              <w:t>wybieralny</w:t>
            </w: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5495BD6" w14:textId="77777777" w:rsidR="00505FE4" w:rsidRPr="002C2631" w:rsidRDefault="00505FE4" w:rsidP="00F77DC4">
            <w:pPr>
              <w:rPr>
                <w:sz w:val="24"/>
                <w:szCs w:val="24"/>
              </w:rPr>
            </w:pPr>
            <w:r w:rsidRPr="002C2631">
              <w:rPr>
                <w:sz w:val="24"/>
                <w:szCs w:val="24"/>
              </w:rPr>
              <w:t>Język przedmiotu / modułu:</w:t>
            </w:r>
          </w:p>
          <w:p w14:paraId="1A552598" w14:textId="4C1475E0" w:rsidR="00505FE4" w:rsidRPr="002C2631" w:rsidRDefault="002C2631" w:rsidP="00F77DC4">
            <w:pPr>
              <w:rPr>
                <w:b/>
                <w:sz w:val="24"/>
                <w:szCs w:val="24"/>
              </w:rPr>
            </w:pPr>
            <w:r w:rsidRPr="002C2631">
              <w:rPr>
                <w:b/>
                <w:sz w:val="24"/>
                <w:szCs w:val="24"/>
              </w:rPr>
              <w:t>polski</w:t>
            </w:r>
          </w:p>
        </w:tc>
      </w:tr>
      <w:tr w:rsidR="00505FE4" w:rsidRPr="002C2631" w14:paraId="49984735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5F9C99F9" w14:textId="77777777" w:rsidR="00505FE4" w:rsidRPr="002C2631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BC6CB" w14:textId="77777777" w:rsidR="00505FE4" w:rsidRPr="002C2631" w:rsidRDefault="00505FE4" w:rsidP="00F77DC4">
            <w:pPr>
              <w:rPr>
                <w:sz w:val="24"/>
                <w:szCs w:val="24"/>
              </w:rPr>
            </w:pPr>
          </w:p>
          <w:p w14:paraId="45960B59" w14:textId="77777777" w:rsidR="00505FE4" w:rsidRPr="002C2631" w:rsidRDefault="00505FE4" w:rsidP="00F77DC4">
            <w:pPr>
              <w:rPr>
                <w:sz w:val="24"/>
                <w:szCs w:val="24"/>
              </w:rPr>
            </w:pPr>
            <w:r w:rsidRPr="002C2631">
              <w:rPr>
                <w:sz w:val="24"/>
                <w:szCs w:val="24"/>
              </w:rPr>
              <w:t>Forma zajęć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E389D" w14:textId="77777777" w:rsidR="00505FE4" w:rsidRPr="002C2631" w:rsidRDefault="00505FE4" w:rsidP="00F77DC4">
            <w:pPr>
              <w:jc w:val="center"/>
              <w:rPr>
                <w:sz w:val="24"/>
                <w:szCs w:val="24"/>
              </w:rPr>
            </w:pPr>
            <w:r w:rsidRPr="002C2631">
              <w:rPr>
                <w:sz w:val="24"/>
                <w:szCs w:val="24"/>
              </w:rPr>
              <w:t>wykład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EAC5C" w14:textId="77777777" w:rsidR="00505FE4" w:rsidRPr="002C2631" w:rsidRDefault="00505FE4" w:rsidP="00F77DC4">
            <w:pPr>
              <w:jc w:val="center"/>
              <w:rPr>
                <w:sz w:val="24"/>
                <w:szCs w:val="24"/>
              </w:rPr>
            </w:pPr>
            <w:r w:rsidRPr="002C2631">
              <w:rPr>
                <w:sz w:val="24"/>
                <w:szCs w:val="24"/>
              </w:rPr>
              <w:t>ćwiczenia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730A5" w14:textId="77777777" w:rsidR="00505FE4" w:rsidRPr="002C2631" w:rsidRDefault="00505FE4" w:rsidP="00F77DC4">
            <w:pPr>
              <w:jc w:val="center"/>
              <w:rPr>
                <w:sz w:val="24"/>
                <w:szCs w:val="24"/>
              </w:rPr>
            </w:pPr>
            <w:r w:rsidRPr="002C2631">
              <w:rPr>
                <w:sz w:val="24"/>
                <w:szCs w:val="24"/>
              </w:rPr>
              <w:t>laboratorium</w:t>
            </w:r>
          </w:p>
        </w:tc>
        <w:tc>
          <w:tcPr>
            <w:tcW w:w="1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20115" w14:textId="77777777" w:rsidR="00505FE4" w:rsidRPr="002C2631" w:rsidRDefault="00505FE4" w:rsidP="00F77DC4">
            <w:pPr>
              <w:jc w:val="center"/>
              <w:rPr>
                <w:sz w:val="24"/>
                <w:szCs w:val="24"/>
              </w:rPr>
            </w:pPr>
            <w:r w:rsidRPr="002C2631">
              <w:rPr>
                <w:sz w:val="24"/>
                <w:szCs w:val="24"/>
              </w:rPr>
              <w:t>projekt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065FB" w14:textId="77777777" w:rsidR="00505FE4" w:rsidRPr="002C2631" w:rsidRDefault="00505FE4" w:rsidP="00F77DC4">
            <w:pPr>
              <w:jc w:val="center"/>
              <w:rPr>
                <w:sz w:val="24"/>
                <w:szCs w:val="24"/>
              </w:rPr>
            </w:pPr>
            <w:r w:rsidRPr="002C2631">
              <w:rPr>
                <w:sz w:val="24"/>
                <w:szCs w:val="24"/>
              </w:rPr>
              <w:t>seminarium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161548D8" w14:textId="77777777" w:rsidR="00505FE4" w:rsidRPr="002C2631" w:rsidRDefault="00505FE4" w:rsidP="00F77DC4">
            <w:pPr>
              <w:jc w:val="center"/>
              <w:rPr>
                <w:sz w:val="24"/>
                <w:szCs w:val="24"/>
              </w:rPr>
            </w:pPr>
            <w:r w:rsidRPr="002C2631">
              <w:rPr>
                <w:sz w:val="24"/>
                <w:szCs w:val="24"/>
              </w:rPr>
              <w:t xml:space="preserve">inne </w:t>
            </w:r>
            <w:r w:rsidRPr="002C2631">
              <w:rPr>
                <w:sz w:val="24"/>
                <w:szCs w:val="24"/>
              </w:rPr>
              <w:br/>
              <w:t>(wpisać jakie)</w:t>
            </w:r>
          </w:p>
        </w:tc>
      </w:tr>
      <w:tr w:rsidR="00505FE4" w:rsidRPr="002C2631" w14:paraId="192E8080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71F093B1" w14:textId="77777777" w:rsidR="00505FE4" w:rsidRPr="002C2631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355EEC88" w14:textId="77777777" w:rsidR="00505FE4" w:rsidRPr="002C2631" w:rsidRDefault="00505FE4" w:rsidP="00F77DC4">
            <w:pPr>
              <w:rPr>
                <w:sz w:val="24"/>
                <w:szCs w:val="24"/>
              </w:rPr>
            </w:pPr>
            <w:r w:rsidRPr="002C2631"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5A4E15E" w14:textId="77777777" w:rsidR="00505FE4" w:rsidRPr="002C2631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166A352" w14:textId="7EE1CB95" w:rsidR="00505FE4" w:rsidRPr="002C2631" w:rsidRDefault="002C2631" w:rsidP="00F77DC4">
            <w:pPr>
              <w:jc w:val="center"/>
              <w:rPr>
                <w:b/>
                <w:sz w:val="24"/>
                <w:szCs w:val="24"/>
              </w:rPr>
            </w:pPr>
            <w:r w:rsidRPr="002C2631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9946845" w14:textId="77777777" w:rsidR="00505FE4" w:rsidRPr="002C2631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3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D70CCB3" w14:textId="77777777" w:rsidR="00505FE4" w:rsidRPr="002C2631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B69BA42" w14:textId="77777777" w:rsidR="00505FE4" w:rsidRPr="002C2631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21B3789" w14:textId="77777777" w:rsidR="00505FE4" w:rsidRPr="002C2631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2804808C" w14:textId="77777777" w:rsidR="00505FE4" w:rsidRPr="002C2631" w:rsidRDefault="00505FE4" w:rsidP="00505FE4">
      <w:pPr>
        <w:rPr>
          <w:sz w:val="24"/>
          <w:szCs w:val="24"/>
        </w:rPr>
      </w:pPr>
    </w:p>
    <w:p w14:paraId="4FC450BA" w14:textId="77777777" w:rsidR="00505FE4" w:rsidRPr="002C2631" w:rsidRDefault="00505FE4" w:rsidP="00505FE4">
      <w:pPr>
        <w:rPr>
          <w:sz w:val="24"/>
          <w:szCs w:val="24"/>
        </w:rPr>
      </w:pP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90"/>
        <w:gridCol w:w="7105"/>
      </w:tblGrid>
      <w:tr w:rsidR="002C2631" w:rsidRPr="002C2631" w14:paraId="4BEB2059" w14:textId="77777777" w:rsidTr="00F77DC4">
        <w:tc>
          <w:tcPr>
            <w:tcW w:w="299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9CF8E" w14:textId="77777777" w:rsidR="002C2631" w:rsidRPr="002C2631" w:rsidRDefault="002C2631" w:rsidP="002C2631">
            <w:pPr>
              <w:rPr>
                <w:sz w:val="24"/>
                <w:szCs w:val="24"/>
              </w:rPr>
            </w:pPr>
            <w:r w:rsidRPr="002C2631">
              <w:rPr>
                <w:sz w:val="24"/>
                <w:szCs w:val="24"/>
              </w:rPr>
              <w:t>Koordynator przedmiotu / modułu</w:t>
            </w:r>
            <w:r w:rsidRPr="002C2631">
              <w:t>*</w:t>
            </w:r>
          </w:p>
        </w:tc>
        <w:tc>
          <w:tcPr>
            <w:tcW w:w="710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57C4836" w14:textId="04ED9C9E" w:rsidR="002C2631" w:rsidRPr="002C2631" w:rsidRDefault="002C2631" w:rsidP="002C2631">
            <w:pPr>
              <w:rPr>
                <w:sz w:val="24"/>
                <w:szCs w:val="24"/>
              </w:rPr>
            </w:pPr>
            <w:r w:rsidRPr="002C2631">
              <w:rPr>
                <w:b/>
                <w:sz w:val="24"/>
                <w:szCs w:val="24"/>
              </w:rPr>
              <w:t>Prof. dr hab. Marek Sokołowski</w:t>
            </w:r>
          </w:p>
        </w:tc>
      </w:tr>
      <w:tr w:rsidR="002C2631" w:rsidRPr="002C2631" w14:paraId="756F9029" w14:textId="77777777" w:rsidTr="00F77DC4">
        <w:tc>
          <w:tcPr>
            <w:tcW w:w="29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4E348" w14:textId="77777777" w:rsidR="002C2631" w:rsidRPr="002C2631" w:rsidRDefault="002C2631" w:rsidP="002C2631">
            <w:pPr>
              <w:rPr>
                <w:sz w:val="24"/>
                <w:szCs w:val="24"/>
              </w:rPr>
            </w:pPr>
            <w:r w:rsidRPr="002C2631">
              <w:rPr>
                <w:sz w:val="24"/>
                <w:szCs w:val="24"/>
              </w:rPr>
              <w:t>Prowadzący zajęcia</w:t>
            </w:r>
            <w:r w:rsidRPr="002C2631">
              <w:t>*</w:t>
            </w:r>
          </w:p>
          <w:p w14:paraId="6BCFF8AD" w14:textId="77777777" w:rsidR="002C2631" w:rsidRPr="002C2631" w:rsidRDefault="002C2631" w:rsidP="002C2631">
            <w:pPr>
              <w:rPr>
                <w:sz w:val="24"/>
                <w:szCs w:val="24"/>
              </w:rPr>
            </w:pPr>
          </w:p>
        </w:tc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483F58B" w14:textId="2A9E1F4F" w:rsidR="002C2631" w:rsidRPr="002C2631" w:rsidRDefault="002C2631" w:rsidP="002C2631">
            <w:pPr>
              <w:rPr>
                <w:sz w:val="24"/>
                <w:szCs w:val="24"/>
              </w:rPr>
            </w:pPr>
            <w:r w:rsidRPr="002C2631">
              <w:rPr>
                <w:b/>
                <w:sz w:val="24"/>
                <w:szCs w:val="24"/>
              </w:rPr>
              <w:t>Prof. dr hab. Marek Sokołowski</w:t>
            </w:r>
          </w:p>
        </w:tc>
      </w:tr>
      <w:tr w:rsidR="002C2631" w:rsidRPr="002C2631" w14:paraId="123C43AC" w14:textId="77777777" w:rsidTr="00F77DC4">
        <w:tc>
          <w:tcPr>
            <w:tcW w:w="29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A7DB6" w14:textId="77777777" w:rsidR="002C2631" w:rsidRPr="002C2631" w:rsidRDefault="002C2631" w:rsidP="002C2631">
            <w:pPr>
              <w:spacing w:before="120" w:after="120"/>
              <w:rPr>
                <w:sz w:val="24"/>
                <w:szCs w:val="24"/>
              </w:rPr>
            </w:pPr>
            <w:r w:rsidRPr="002C2631">
              <w:rPr>
                <w:sz w:val="24"/>
                <w:szCs w:val="24"/>
              </w:rPr>
              <w:t>Cel  kształcenia przedmiotu / modułu</w:t>
            </w:r>
          </w:p>
        </w:tc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BB5A308" w14:textId="181CBADA" w:rsidR="002C2631" w:rsidRPr="002C2631" w:rsidRDefault="002C2631" w:rsidP="002C2631">
            <w:pPr>
              <w:rPr>
                <w:sz w:val="24"/>
                <w:szCs w:val="24"/>
              </w:rPr>
            </w:pPr>
            <w:r w:rsidRPr="002C2631">
              <w:rPr>
                <w:sz w:val="24"/>
                <w:szCs w:val="24"/>
              </w:rPr>
              <w:t>Celem przedmiotu jest zaznajomienie studentów z zagadnieniami związanym z socjologią nowych mediów, analizującą problematykę interakcji człowieka z nowymi mediami.  Stały się one nieodłącznym elementem środowiska człowieka w trzecim dziesięcioleciu XXI wieku, ułatwiając życie wielu z nas, ale też wnosząc w nową rzeczywistość nieznaną dotąd skalę zagrożeń, problemów i mało dotychczas rozpoznanych zagadnień, wchodzących w obszar nauk społecznych.</w:t>
            </w:r>
          </w:p>
        </w:tc>
      </w:tr>
      <w:tr w:rsidR="002C2631" w:rsidRPr="002C2631" w14:paraId="0D687622" w14:textId="77777777" w:rsidTr="00F77DC4">
        <w:tc>
          <w:tcPr>
            <w:tcW w:w="299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2CFCE830" w14:textId="77777777" w:rsidR="002C2631" w:rsidRPr="002C2631" w:rsidRDefault="002C2631" w:rsidP="002C2631">
            <w:pPr>
              <w:spacing w:before="120" w:after="120"/>
              <w:rPr>
                <w:sz w:val="24"/>
                <w:szCs w:val="24"/>
              </w:rPr>
            </w:pPr>
            <w:r w:rsidRPr="002C2631">
              <w:rPr>
                <w:sz w:val="24"/>
                <w:szCs w:val="24"/>
              </w:rPr>
              <w:t>Wymagania wstępne</w:t>
            </w:r>
          </w:p>
        </w:tc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D6456F2" w14:textId="2138F0AC" w:rsidR="002C2631" w:rsidRPr="002C2631" w:rsidRDefault="002C2631" w:rsidP="002C2631">
            <w:pPr>
              <w:rPr>
                <w:sz w:val="24"/>
                <w:szCs w:val="24"/>
              </w:rPr>
            </w:pPr>
            <w:r w:rsidRPr="002C2631">
              <w:rPr>
                <w:sz w:val="24"/>
                <w:szCs w:val="24"/>
              </w:rPr>
              <w:t>Podstawowe zagadnienia wyniesione ze szkoły średniej na temat społeczeństwa (WOS), mediów i kultury (wiedza o kulturze).</w:t>
            </w:r>
          </w:p>
        </w:tc>
      </w:tr>
    </w:tbl>
    <w:p w14:paraId="7B889F56" w14:textId="77777777" w:rsidR="00505FE4" w:rsidRPr="002C2631" w:rsidRDefault="00505FE4" w:rsidP="00505FE4">
      <w:pPr>
        <w:pStyle w:val="Tekstprzypisudolnego"/>
        <w:ind w:left="142" w:right="-993" w:hanging="142"/>
        <w:jc w:val="both"/>
        <w:rPr>
          <w:i/>
          <w:iCs/>
          <w:sz w:val="18"/>
          <w:szCs w:val="18"/>
        </w:rPr>
      </w:pPr>
      <w:r w:rsidRPr="002C2631">
        <w:rPr>
          <w:i/>
          <w:iCs/>
          <w:sz w:val="18"/>
          <w:szCs w:val="18"/>
        </w:rPr>
        <w:t xml:space="preserve">* Zmiany koordynatora przedmiotu oraz prowadzącego zajęcia dokonuje Dyrektor Instytut po akceptacji Prorektora ds. Kształcenia. </w:t>
      </w:r>
    </w:p>
    <w:p w14:paraId="43558DCB" w14:textId="77777777" w:rsidR="00505FE4" w:rsidRPr="002C2631" w:rsidRDefault="00505FE4" w:rsidP="00505FE4">
      <w:pPr>
        <w:pStyle w:val="Tekstprzypisudolnego"/>
        <w:ind w:left="142" w:right="-993" w:hanging="142"/>
        <w:jc w:val="both"/>
        <w:rPr>
          <w:i/>
          <w:iCs/>
          <w:sz w:val="18"/>
          <w:szCs w:val="18"/>
        </w:rPr>
      </w:pPr>
      <w:r w:rsidRPr="002C2631">
        <w:rPr>
          <w:i/>
          <w:iCs/>
          <w:sz w:val="18"/>
          <w:szCs w:val="18"/>
        </w:rPr>
        <w:t xml:space="preserve">   Nowy koordynator przedmiotu oraz prowadzący przedmiot potwierdza zapoznanie się z treściami zawartymi w karcie przedmiotu.</w:t>
      </w:r>
    </w:p>
    <w:p w14:paraId="442D7FC9" w14:textId="77777777" w:rsidR="00505FE4" w:rsidRPr="002C2631" w:rsidRDefault="00505FE4" w:rsidP="00505FE4">
      <w:pPr>
        <w:rPr>
          <w:sz w:val="24"/>
          <w:szCs w:val="24"/>
        </w:rPr>
      </w:pP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2"/>
        <w:gridCol w:w="7376"/>
        <w:gridCol w:w="1617"/>
      </w:tblGrid>
      <w:tr w:rsidR="00505FE4" w:rsidRPr="002C2631" w14:paraId="38524CE6" w14:textId="77777777" w:rsidTr="00F77DC4">
        <w:trPr>
          <w:cantSplit/>
        </w:trPr>
        <w:tc>
          <w:tcPr>
            <w:tcW w:w="10095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14:paraId="208C1019" w14:textId="77777777" w:rsidR="00505FE4" w:rsidRPr="002C2631" w:rsidRDefault="00505FE4" w:rsidP="00F77DC4">
            <w:pPr>
              <w:jc w:val="center"/>
              <w:rPr>
                <w:sz w:val="24"/>
                <w:szCs w:val="24"/>
              </w:rPr>
            </w:pPr>
            <w:r w:rsidRPr="002C2631">
              <w:rPr>
                <w:b/>
                <w:sz w:val="24"/>
                <w:szCs w:val="24"/>
              </w:rPr>
              <w:t>EFEKTY UCZENIA SIĘ</w:t>
            </w:r>
          </w:p>
        </w:tc>
      </w:tr>
      <w:tr w:rsidR="00505FE4" w:rsidRPr="002C2631" w14:paraId="7DB6A87A" w14:textId="77777777" w:rsidTr="00F77DC4">
        <w:trPr>
          <w:cantSplit/>
        </w:trPr>
        <w:tc>
          <w:tcPr>
            <w:tcW w:w="1102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85CE7C6" w14:textId="77777777" w:rsidR="00505FE4" w:rsidRPr="002C2631" w:rsidRDefault="00505FE4" w:rsidP="00F77DC4">
            <w:pPr>
              <w:rPr>
                <w:sz w:val="22"/>
                <w:szCs w:val="22"/>
              </w:rPr>
            </w:pPr>
            <w:r w:rsidRPr="002C2631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6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2F347710" w14:textId="77777777" w:rsidR="00505FE4" w:rsidRPr="002C2631" w:rsidRDefault="00505FE4" w:rsidP="00F77DC4">
            <w:pPr>
              <w:jc w:val="center"/>
              <w:rPr>
                <w:sz w:val="24"/>
                <w:szCs w:val="24"/>
              </w:rPr>
            </w:pPr>
            <w:r w:rsidRPr="002C2631">
              <w:rPr>
                <w:sz w:val="24"/>
                <w:szCs w:val="24"/>
              </w:rPr>
              <w:t>Opis efektu uczenia się</w:t>
            </w:r>
          </w:p>
        </w:tc>
        <w:tc>
          <w:tcPr>
            <w:tcW w:w="16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0AC87C61" w14:textId="77777777" w:rsidR="00505FE4" w:rsidRPr="002C2631" w:rsidRDefault="00505FE4" w:rsidP="00F77DC4">
            <w:pPr>
              <w:jc w:val="center"/>
              <w:rPr>
                <w:sz w:val="22"/>
                <w:szCs w:val="22"/>
              </w:rPr>
            </w:pPr>
            <w:r w:rsidRPr="002C2631">
              <w:rPr>
                <w:sz w:val="22"/>
                <w:szCs w:val="22"/>
              </w:rPr>
              <w:t xml:space="preserve">Kod kierunkowego efektu </w:t>
            </w:r>
          </w:p>
          <w:p w14:paraId="4858475D" w14:textId="77777777" w:rsidR="00505FE4" w:rsidRPr="002C2631" w:rsidRDefault="00505FE4" w:rsidP="00F77DC4">
            <w:pPr>
              <w:jc w:val="center"/>
              <w:rPr>
                <w:sz w:val="22"/>
                <w:szCs w:val="22"/>
              </w:rPr>
            </w:pPr>
            <w:r w:rsidRPr="002C2631">
              <w:rPr>
                <w:sz w:val="22"/>
                <w:szCs w:val="22"/>
              </w:rPr>
              <w:t>uczenia się</w:t>
            </w:r>
          </w:p>
        </w:tc>
      </w:tr>
      <w:tr w:rsidR="002C2631" w:rsidRPr="002C2631" w14:paraId="66F55FFF" w14:textId="77777777" w:rsidTr="00405C20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A4D86" w14:textId="72DC0580" w:rsidR="002C2631" w:rsidRPr="002C2631" w:rsidRDefault="002C2631" w:rsidP="002C2631">
            <w:pPr>
              <w:rPr>
                <w:sz w:val="24"/>
                <w:szCs w:val="24"/>
              </w:rPr>
            </w:pPr>
            <w:r w:rsidRPr="002C2631">
              <w:rPr>
                <w:sz w:val="24"/>
                <w:szCs w:val="24"/>
              </w:rPr>
              <w:t>1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02CFB9B" w14:textId="7DCBF9B4" w:rsidR="002C2631" w:rsidRPr="002C2631" w:rsidRDefault="002C2631" w:rsidP="002C2631">
            <w:pPr>
              <w:rPr>
                <w:sz w:val="24"/>
                <w:szCs w:val="24"/>
              </w:rPr>
            </w:pPr>
            <w:r w:rsidRPr="002C2631">
              <w:rPr>
                <w:sz w:val="24"/>
                <w:szCs w:val="24"/>
              </w:rPr>
              <w:t>Student potrafi pozyskiwać informacje z literatury, baz wiedzy, Internetu oraz innych źródeł, także w języku angielskim, integrować je, dokonywać ich interpretacji, wyciągać wnioski oraz formułować i uzasadniać opinie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8BD0854" w14:textId="1537787D" w:rsidR="002C2631" w:rsidRPr="002C2631" w:rsidRDefault="002C2631" w:rsidP="002C2631">
            <w:pPr>
              <w:jc w:val="center"/>
              <w:rPr>
                <w:sz w:val="24"/>
                <w:szCs w:val="24"/>
              </w:rPr>
            </w:pPr>
            <w:r w:rsidRPr="002C2631">
              <w:rPr>
                <w:sz w:val="24"/>
                <w:szCs w:val="24"/>
              </w:rPr>
              <w:t>K_U01</w:t>
            </w:r>
          </w:p>
        </w:tc>
      </w:tr>
      <w:tr w:rsidR="002C2631" w:rsidRPr="002C2631" w14:paraId="4362E481" w14:textId="77777777" w:rsidTr="00405C20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0ADEC" w14:textId="0C15FDE6" w:rsidR="002C2631" w:rsidRPr="002C2631" w:rsidRDefault="002C2631" w:rsidP="002C2631">
            <w:pPr>
              <w:rPr>
                <w:sz w:val="24"/>
                <w:szCs w:val="24"/>
              </w:rPr>
            </w:pPr>
            <w:r w:rsidRPr="002C2631">
              <w:rPr>
                <w:sz w:val="24"/>
                <w:szCs w:val="24"/>
              </w:rPr>
              <w:t>2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3CD3356" w14:textId="42BA13A8" w:rsidR="002C2631" w:rsidRPr="002C2631" w:rsidRDefault="002C2631" w:rsidP="002C2631">
            <w:pPr>
              <w:rPr>
                <w:sz w:val="24"/>
                <w:szCs w:val="24"/>
              </w:rPr>
            </w:pPr>
            <w:r w:rsidRPr="002C2631">
              <w:rPr>
                <w:sz w:val="24"/>
                <w:szCs w:val="24"/>
              </w:rPr>
              <w:t>Śledzić zmiany w informatyce, analizować nowe technologie, uczyć się nowych idei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2376D25" w14:textId="7790E939" w:rsidR="002C2631" w:rsidRPr="002C2631" w:rsidRDefault="002C2631" w:rsidP="002C2631">
            <w:pPr>
              <w:jc w:val="center"/>
              <w:rPr>
                <w:sz w:val="24"/>
                <w:szCs w:val="24"/>
              </w:rPr>
            </w:pPr>
            <w:r w:rsidRPr="002C2631">
              <w:rPr>
                <w:sz w:val="24"/>
                <w:szCs w:val="24"/>
              </w:rPr>
              <w:t>K_U06</w:t>
            </w:r>
          </w:p>
        </w:tc>
      </w:tr>
      <w:tr w:rsidR="002C2631" w:rsidRPr="002C2631" w14:paraId="3D53788C" w14:textId="77777777" w:rsidTr="00405C20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50E51" w14:textId="0D501DB5" w:rsidR="002C2631" w:rsidRPr="002C2631" w:rsidRDefault="002C2631" w:rsidP="002C2631">
            <w:pPr>
              <w:rPr>
                <w:sz w:val="24"/>
                <w:szCs w:val="24"/>
              </w:rPr>
            </w:pPr>
            <w:r w:rsidRPr="002C2631">
              <w:rPr>
                <w:sz w:val="24"/>
                <w:szCs w:val="24"/>
              </w:rPr>
              <w:t>3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5631104" w14:textId="55904EBE" w:rsidR="002C2631" w:rsidRPr="002C2631" w:rsidRDefault="002C2631" w:rsidP="002C2631">
            <w:pPr>
              <w:rPr>
                <w:sz w:val="24"/>
                <w:szCs w:val="24"/>
              </w:rPr>
            </w:pPr>
            <w:r w:rsidRPr="002C2631">
              <w:rPr>
                <w:sz w:val="24"/>
                <w:szCs w:val="24"/>
              </w:rPr>
              <w:t>Formułować i rozwiązywać zadania, obejmujące aspekty pozatechniczne, w tym środowiskowe, ekonomiczne, etyczne i prawne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490AD42" w14:textId="1C29AC63" w:rsidR="002C2631" w:rsidRPr="002C2631" w:rsidRDefault="002C2631" w:rsidP="002C2631">
            <w:pPr>
              <w:jc w:val="center"/>
              <w:rPr>
                <w:sz w:val="24"/>
                <w:szCs w:val="24"/>
              </w:rPr>
            </w:pPr>
            <w:r w:rsidRPr="002C2631">
              <w:rPr>
                <w:sz w:val="24"/>
                <w:szCs w:val="24"/>
              </w:rPr>
              <w:t>K_U09</w:t>
            </w:r>
          </w:p>
        </w:tc>
      </w:tr>
      <w:tr w:rsidR="002C2631" w:rsidRPr="002C2631" w14:paraId="380CA541" w14:textId="77777777" w:rsidTr="005165A7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455D8" w14:textId="12D28035" w:rsidR="002C2631" w:rsidRPr="002C2631" w:rsidRDefault="002C2631" w:rsidP="002C2631">
            <w:pPr>
              <w:rPr>
                <w:sz w:val="24"/>
                <w:szCs w:val="24"/>
              </w:rPr>
            </w:pPr>
            <w:r w:rsidRPr="002C2631">
              <w:rPr>
                <w:sz w:val="24"/>
                <w:szCs w:val="24"/>
              </w:rPr>
              <w:t>4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69E2825" w14:textId="308D2A5A" w:rsidR="002C2631" w:rsidRPr="002C2631" w:rsidRDefault="002C2631" w:rsidP="002C2631">
            <w:pPr>
              <w:rPr>
                <w:sz w:val="24"/>
                <w:szCs w:val="24"/>
              </w:rPr>
            </w:pPr>
            <w:r w:rsidRPr="002C2631">
              <w:rPr>
                <w:sz w:val="24"/>
                <w:szCs w:val="24"/>
              </w:rPr>
              <w:t>Dostrzega pozatechniczne aspekty działalności inżyniera informatyka, w tym wpływu branży IT na społeczeństwo i środowisko społeczne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C76E3C4" w14:textId="329E81E8" w:rsidR="002C2631" w:rsidRPr="002C2631" w:rsidRDefault="002C2631" w:rsidP="002C2631">
            <w:pPr>
              <w:jc w:val="center"/>
              <w:rPr>
                <w:sz w:val="24"/>
                <w:szCs w:val="24"/>
              </w:rPr>
            </w:pPr>
            <w:r w:rsidRPr="002C2631">
              <w:rPr>
                <w:sz w:val="24"/>
                <w:szCs w:val="24"/>
              </w:rPr>
              <w:t>K_K02</w:t>
            </w:r>
          </w:p>
        </w:tc>
      </w:tr>
      <w:tr w:rsidR="00505FE4" w:rsidRPr="002C2631" w14:paraId="1D962E44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14:paraId="58039C76" w14:textId="77777777" w:rsidR="00505FE4" w:rsidRPr="002C2631" w:rsidRDefault="00505FE4" w:rsidP="00F77DC4">
            <w:pPr>
              <w:jc w:val="center"/>
              <w:rPr>
                <w:sz w:val="24"/>
                <w:szCs w:val="24"/>
              </w:rPr>
            </w:pPr>
            <w:r w:rsidRPr="002C2631">
              <w:rPr>
                <w:b/>
                <w:sz w:val="24"/>
                <w:szCs w:val="24"/>
              </w:rPr>
              <w:lastRenderedPageBreak/>
              <w:t>TREŚCI PROGRAMOWE</w:t>
            </w:r>
          </w:p>
        </w:tc>
      </w:tr>
      <w:tr w:rsidR="00505FE4" w:rsidRPr="002C2631" w14:paraId="4610FD64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2579A08D" w14:textId="77777777" w:rsidR="00505FE4" w:rsidRPr="002C2631" w:rsidRDefault="00505FE4" w:rsidP="00F77DC4">
            <w:pPr>
              <w:rPr>
                <w:b/>
                <w:sz w:val="24"/>
                <w:szCs w:val="24"/>
              </w:rPr>
            </w:pPr>
            <w:r w:rsidRPr="002C2631">
              <w:rPr>
                <w:b/>
                <w:sz w:val="24"/>
                <w:szCs w:val="24"/>
              </w:rPr>
              <w:t>Wykład</w:t>
            </w:r>
          </w:p>
        </w:tc>
      </w:tr>
      <w:tr w:rsidR="00505FE4" w:rsidRPr="002C2631" w14:paraId="6641CFBB" w14:textId="77777777" w:rsidTr="00A0655B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4D5B9B3" w14:textId="77777777" w:rsidR="00505FE4" w:rsidRPr="002C2631" w:rsidRDefault="00505FE4" w:rsidP="00A0655B">
            <w:pPr>
              <w:rPr>
                <w:sz w:val="24"/>
                <w:szCs w:val="24"/>
              </w:rPr>
            </w:pPr>
          </w:p>
        </w:tc>
      </w:tr>
      <w:tr w:rsidR="00505FE4" w:rsidRPr="002C2631" w14:paraId="5F61B0A3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05CB329F" w14:textId="77777777" w:rsidR="00505FE4" w:rsidRPr="002C2631" w:rsidRDefault="00505FE4" w:rsidP="00F77DC4">
            <w:pPr>
              <w:rPr>
                <w:b/>
                <w:sz w:val="24"/>
                <w:szCs w:val="24"/>
              </w:rPr>
            </w:pPr>
            <w:r w:rsidRPr="002C2631">
              <w:rPr>
                <w:b/>
                <w:sz w:val="24"/>
                <w:szCs w:val="24"/>
              </w:rPr>
              <w:t>Ćwiczenia</w:t>
            </w:r>
          </w:p>
        </w:tc>
      </w:tr>
      <w:tr w:rsidR="00505FE4" w:rsidRPr="002C2631" w14:paraId="54B26FA4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684E799C" w14:textId="77777777" w:rsidR="002C2631" w:rsidRPr="002C2631" w:rsidRDefault="002C2631" w:rsidP="002C2631">
            <w:pPr>
              <w:rPr>
                <w:sz w:val="24"/>
                <w:szCs w:val="24"/>
              </w:rPr>
            </w:pPr>
            <w:r w:rsidRPr="002C2631">
              <w:rPr>
                <w:sz w:val="24"/>
                <w:szCs w:val="24"/>
              </w:rPr>
              <w:t>1. Wprowadzenia w problematykę ćwiczeń, przypomnienie zasad zaliczenia przedmiotu</w:t>
            </w:r>
          </w:p>
          <w:p w14:paraId="259C537A" w14:textId="77777777" w:rsidR="002C2631" w:rsidRPr="002C2631" w:rsidRDefault="002C2631" w:rsidP="002C2631">
            <w:pPr>
              <w:rPr>
                <w:sz w:val="24"/>
                <w:szCs w:val="24"/>
              </w:rPr>
            </w:pPr>
            <w:r w:rsidRPr="002C2631">
              <w:rPr>
                <w:sz w:val="24"/>
                <w:szCs w:val="24"/>
              </w:rPr>
              <w:t>2. Pokolenie 3,0? „Cyfrowe dzieci” kontra</w:t>
            </w:r>
            <w:r w:rsidRPr="002C2631">
              <w:rPr>
                <w:i/>
                <w:sz w:val="24"/>
                <w:szCs w:val="24"/>
              </w:rPr>
              <w:t xml:space="preserve"> </w:t>
            </w:r>
            <w:r w:rsidRPr="002C2631">
              <w:rPr>
                <w:sz w:val="24"/>
                <w:szCs w:val="24"/>
              </w:rPr>
              <w:t>analogowi dorośli?</w:t>
            </w:r>
          </w:p>
          <w:p w14:paraId="793B482F" w14:textId="77777777" w:rsidR="002C2631" w:rsidRPr="002C2631" w:rsidRDefault="002C2631" w:rsidP="002C2631">
            <w:pPr>
              <w:rPr>
                <w:sz w:val="24"/>
                <w:szCs w:val="24"/>
              </w:rPr>
            </w:pPr>
            <w:r w:rsidRPr="002C2631">
              <w:rPr>
                <w:sz w:val="24"/>
                <w:szCs w:val="24"/>
              </w:rPr>
              <w:t xml:space="preserve">3. Czy można przewidzieć nieprzewidywalne? Internet jako ,,czarny łabędź” w koncepcji </w:t>
            </w:r>
            <w:proofErr w:type="spellStart"/>
            <w:r w:rsidRPr="002C2631">
              <w:rPr>
                <w:sz w:val="24"/>
                <w:szCs w:val="24"/>
              </w:rPr>
              <w:t>Nassima</w:t>
            </w:r>
            <w:proofErr w:type="spellEnd"/>
            <w:r w:rsidRPr="002C2631">
              <w:rPr>
                <w:sz w:val="24"/>
                <w:szCs w:val="24"/>
              </w:rPr>
              <w:t xml:space="preserve"> </w:t>
            </w:r>
            <w:proofErr w:type="spellStart"/>
            <w:r w:rsidRPr="002C2631">
              <w:rPr>
                <w:sz w:val="24"/>
                <w:szCs w:val="24"/>
              </w:rPr>
              <w:t>Taleba</w:t>
            </w:r>
            <w:proofErr w:type="spellEnd"/>
          </w:p>
          <w:p w14:paraId="724D1D3F" w14:textId="77777777" w:rsidR="002C2631" w:rsidRPr="002C2631" w:rsidRDefault="002C2631" w:rsidP="002C2631">
            <w:pPr>
              <w:rPr>
                <w:sz w:val="24"/>
                <w:szCs w:val="24"/>
              </w:rPr>
            </w:pPr>
            <w:r w:rsidRPr="002C2631">
              <w:rPr>
                <w:sz w:val="24"/>
                <w:szCs w:val="24"/>
              </w:rPr>
              <w:t xml:space="preserve">4. Robotyzacja i sztuczna inteligencja. Czy grozi nam śmierć </w:t>
            </w:r>
            <w:r w:rsidRPr="002C2631">
              <w:rPr>
                <w:i/>
                <w:sz w:val="24"/>
                <w:szCs w:val="24"/>
              </w:rPr>
              <w:t>homo sapiens</w:t>
            </w:r>
            <w:r w:rsidRPr="002C2631">
              <w:rPr>
                <w:sz w:val="24"/>
                <w:szCs w:val="24"/>
              </w:rPr>
              <w:t>?</w:t>
            </w:r>
          </w:p>
          <w:p w14:paraId="1367E291" w14:textId="77777777" w:rsidR="002C2631" w:rsidRPr="002C2631" w:rsidRDefault="002C2631" w:rsidP="002C2631">
            <w:pPr>
              <w:rPr>
                <w:sz w:val="24"/>
                <w:szCs w:val="24"/>
              </w:rPr>
            </w:pPr>
            <w:r w:rsidRPr="002C2631">
              <w:rPr>
                <w:sz w:val="24"/>
                <w:szCs w:val="24"/>
              </w:rPr>
              <w:t xml:space="preserve">5. </w:t>
            </w:r>
            <w:proofErr w:type="spellStart"/>
            <w:r w:rsidRPr="002C2631">
              <w:rPr>
                <w:i/>
                <w:sz w:val="24"/>
                <w:szCs w:val="24"/>
              </w:rPr>
              <w:t>Fake</w:t>
            </w:r>
            <w:proofErr w:type="spellEnd"/>
            <w:r w:rsidRPr="002C2631">
              <w:rPr>
                <w:i/>
                <w:sz w:val="24"/>
                <w:szCs w:val="24"/>
              </w:rPr>
              <w:t xml:space="preserve">-news </w:t>
            </w:r>
            <w:r w:rsidRPr="002C2631">
              <w:rPr>
                <w:sz w:val="24"/>
                <w:szCs w:val="24"/>
              </w:rPr>
              <w:t>i fabryki trolli.</w:t>
            </w:r>
            <w:r w:rsidRPr="002C2631">
              <w:rPr>
                <w:i/>
                <w:sz w:val="24"/>
                <w:szCs w:val="24"/>
              </w:rPr>
              <w:t xml:space="preserve"> </w:t>
            </w:r>
            <w:r w:rsidRPr="002C2631">
              <w:rPr>
                <w:sz w:val="24"/>
                <w:szCs w:val="24"/>
              </w:rPr>
              <w:t>Mechanizmy rozpowszechniana, próby obrony</w:t>
            </w:r>
          </w:p>
          <w:p w14:paraId="136B7EB7" w14:textId="77777777" w:rsidR="002C2631" w:rsidRPr="002C2631" w:rsidRDefault="002C2631" w:rsidP="002C2631">
            <w:pPr>
              <w:rPr>
                <w:sz w:val="24"/>
                <w:szCs w:val="24"/>
              </w:rPr>
            </w:pPr>
            <w:r w:rsidRPr="002C2631">
              <w:rPr>
                <w:sz w:val="24"/>
                <w:szCs w:val="24"/>
              </w:rPr>
              <w:t xml:space="preserve">6. </w:t>
            </w:r>
            <w:proofErr w:type="spellStart"/>
            <w:r w:rsidRPr="002C2631">
              <w:rPr>
                <w:sz w:val="24"/>
                <w:szCs w:val="24"/>
              </w:rPr>
              <w:t>Patostreming</w:t>
            </w:r>
            <w:proofErr w:type="spellEnd"/>
            <w:r w:rsidRPr="002C2631">
              <w:rPr>
                <w:sz w:val="24"/>
                <w:szCs w:val="24"/>
              </w:rPr>
              <w:t>. Wulgarna przemoc czy wirtualny ekshibicjonizm?</w:t>
            </w:r>
          </w:p>
          <w:p w14:paraId="1DE8E223" w14:textId="77777777" w:rsidR="002C2631" w:rsidRPr="002C2631" w:rsidRDefault="002C2631" w:rsidP="002C2631">
            <w:pPr>
              <w:rPr>
                <w:sz w:val="24"/>
                <w:szCs w:val="24"/>
              </w:rPr>
            </w:pPr>
            <w:r w:rsidRPr="002C2631">
              <w:rPr>
                <w:sz w:val="24"/>
                <w:szCs w:val="24"/>
              </w:rPr>
              <w:t xml:space="preserve">7. Youtuberzy i </w:t>
            </w:r>
            <w:proofErr w:type="spellStart"/>
            <w:r w:rsidRPr="002C2631">
              <w:rPr>
                <w:sz w:val="24"/>
                <w:szCs w:val="24"/>
              </w:rPr>
              <w:t>influencerzy</w:t>
            </w:r>
            <w:proofErr w:type="spellEnd"/>
            <w:r w:rsidRPr="002C2631">
              <w:rPr>
                <w:sz w:val="24"/>
                <w:szCs w:val="24"/>
              </w:rPr>
              <w:t>. (Nowe?) gwiazdy i idole sieci?</w:t>
            </w:r>
          </w:p>
          <w:p w14:paraId="0A382046" w14:textId="77777777" w:rsidR="002C2631" w:rsidRPr="002C2631" w:rsidRDefault="002C2631" w:rsidP="002C2631">
            <w:pPr>
              <w:rPr>
                <w:sz w:val="24"/>
                <w:szCs w:val="24"/>
              </w:rPr>
            </w:pPr>
            <w:r w:rsidRPr="002C2631">
              <w:rPr>
                <w:sz w:val="24"/>
                <w:szCs w:val="24"/>
              </w:rPr>
              <w:t>8. We władzy algorytmów? Kto faktycznie podejmuje (za nas) decyzje</w:t>
            </w:r>
          </w:p>
          <w:p w14:paraId="263AE2D1" w14:textId="77777777" w:rsidR="002C2631" w:rsidRPr="002C2631" w:rsidRDefault="002C2631" w:rsidP="002C2631">
            <w:pPr>
              <w:rPr>
                <w:sz w:val="24"/>
                <w:szCs w:val="24"/>
              </w:rPr>
            </w:pPr>
            <w:r w:rsidRPr="002C2631">
              <w:rPr>
                <w:sz w:val="24"/>
                <w:szCs w:val="24"/>
              </w:rPr>
              <w:t>9. Czy utoniemy w oceanie hejtu? Język nienawiści w Sieci</w:t>
            </w:r>
          </w:p>
          <w:p w14:paraId="3C1C270B" w14:textId="77777777" w:rsidR="002C2631" w:rsidRPr="002C2631" w:rsidRDefault="002C2631" w:rsidP="002C2631">
            <w:pPr>
              <w:rPr>
                <w:sz w:val="24"/>
                <w:szCs w:val="24"/>
              </w:rPr>
            </w:pPr>
            <w:r w:rsidRPr="002C2631">
              <w:rPr>
                <w:sz w:val="24"/>
                <w:szCs w:val="24"/>
              </w:rPr>
              <w:t xml:space="preserve">10. Cambridge </w:t>
            </w:r>
            <w:proofErr w:type="spellStart"/>
            <w:r w:rsidRPr="002C2631">
              <w:rPr>
                <w:sz w:val="24"/>
                <w:szCs w:val="24"/>
              </w:rPr>
              <w:t>Analytica</w:t>
            </w:r>
            <w:proofErr w:type="spellEnd"/>
            <w:r w:rsidRPr="002C2631">
              <w:rPr>
                <w:sz w:val="24"/>
                <w:szCs w:val="24"/>
              </w:rPr>
              <w:t>. Nowe/stare narzędzie manipulacji?</w:t>
            </w:r>
          </w:p>
          <w:p w14:paraId="1F12B6E7" w14:textId="77777777" w:rsidR="002C2631" w:rsidRPr="002C2631" w:rsidRDefault="002C2631" w:rsidP="002C2631">
            <w:pPr>
              <w:rPr>
                <w:sz w:val="24"/>
                <w:szCs w:val="24"/>
              </w:rPr>
            </w:pPr>
            <w:r w:rsidRPr="002C2631">
              <w:rPr>
                <w:sz w:val="24"/>
                <w:szCs w:val="24"/>
              </w:rPr>
              <w:t>11.Infodemic [pandemia COVID-19]. Nowe czy stare lęki medialnego przekazu?</w:t>
            </w:r>
          </w:p>
          <w:p w14:paraId="2BFF7098" w14:textId="77777777" w:rsidR="002C2631" w:rsidRPr="002C2631" w:rsidRDefault="002C2631" w:rsidP="002C2631">
            <w:pPr>
              <w:rPr>
                <w:sz w:val="24"/>
                <w:szCs w:val="24"/>
              </w:rPr>
            </w:pPr>
            <w:r w:rsidRPr="002C2631">
              <w:rPr>
                <w:sz w:val="24"/>
                <w:szCs w:val="24"/>
              </w:rPr>
              <w:t>12. „Gra w chińczyka?” Chińskie regulacje w zakresie dostępu do gier internetowych</w:t>
            </w:r>
          </w:p>
          <w:p w14:paraId="018F454C" w14:textId="77777777" w:rsidR="002C2631" w:rsidRPr="002C2631" w:rsidRDefault="002C2631" w:rsidP="002C2631">
            <w:pPr>
              <w:rPr>
                <w:sz w:val="24"/>
                <w:szCs w:val="24"/>
              </w:rPr>
            </w:pPr>
            <w:r w:rsidRPr="002C2631">
              <w:rPr>
                <w:sz w:val="24"/>
                <w:szCs w:val="24"/>
              </w:rPr>
              <w:t xml:space="preserve">13. Technologia </w:t>
            </w:r>
            <w:proofErr w:type="spellStart"/>
            <w:r w:rsidRPr="002C2631">
              <w:rPr>
                <w:sz w:val="24"/>
                <w:szCs w:val="24"/>
              </w:rPr>
              <w:t>Pegasus</w:t>
            </w:r>
            <w:proofErr w:type="spellEnd"/>
            <w:r w:rsidRPr="002C2631">
              <w:rPr>
                <w:sz w:val="24"/>
                <w:szCs w:val="24"/>
              </w:rPr>
              <w:t xml:space="preserve"> a totalna (smart) inwigilacja</w:t>
            </w:r>
          </w:p>
          <w:p w14:paraId="41C243DE" w14:textId="7062326C" w:rsidR="00505FE4" w:rsidRPr="002C2631" w:rsidRDefault="002C2631" w:rsidP="002C2631">
            <w:pPr>
              <w:rPr>
                <w:sz w:val="22"/>
                <w:szCs w:val="22"/>
              </w:rPr>
            </w:pPr>
            <w:r w:rsidRPr="002C2631">
              <w:rPr>
                <w:sz w:val="24"/>
                <w:szCs w:val="24"/>
              </w:rPr>
              <w:t xml:space="preserve">  </w:t>
            </w:r>
          </w:p>
        </w:tc>
      </w:tr>
      <w:tr w:rsidR="00505FE4" w:rsidRPr="002C2631" w14:paraId="167ED18D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5C71D82B" w14:textId="77777777" w:rsidR="00505FE4" w:rsidRPr="002C2631" w:rsidRDefault="00505FE4" w:rsidP="00F77DC4">
            <w:pPr>
              <w:pStyle w:val="Nagwek1"/>
              <w:rPr>
                <w:szCs w:val="24"/>
              </w:rPr>
            </w:pPr>
            <w:r w:rsidRPr="002C2631">
              <w:rPr>
                <w:szCs w:val="24"/>
              </w:rPr>
              <w:t>Laboratorium</w:t>
            </w:r>
          </w:p>
        </w:tc>
      </w:tr>
      <w:tr w:rsidR="00505FE4" w:rsidRPr="002C2631" w14:paraId="3469E5F8" w14:textId="77777777" w:rsidTr="00A0655B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A39BF3A" w14:textId="77777777" w:rsidR="00505FE4" w:rsidRPr="002C2631" w:rsidRDefault="00505FE4" w:rsidP="00A0655B">
            <w:pPr>
              <w:rPr>
                <w:sz w:val="24"/>
                <w:szCs w:val="24"/>
              </w:rPr>
            </w:pPr>
          </w:p>
        </w:tc>
      </w:tr>
      <w:tr w:rsidR="00505FE4" w:rsidRPr="002C2631" w14:paraId="16548568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14:paraId="5DA82306" w14:textId="77777777" w:rsidR="00505FE4" w:rsidRPr="002C2631" w:rsidRDefault="00505FE4" w:rsidP="00F77DC4">
            <w:pPr>
              <w:pStyle w:val="Nagwek1"/>
              <w:rPr>
                <w:szCs w:val="24"/>
              </w:rPr>
            </w:pPr>
            <w:r w:rsidRPr="002C2631">
              <w:rPr>
                <w:szCs w:val="24"/>
              </w:rPr>
              <w:t>Projekt</w:t>
            </w:r>
          </w:p>
        </w:tc>
      </w:tr>
      <w:tr w:rsidR="00505FE4" w:rsidRPr="002C2631" w14:paraId="548F1BCE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438EB3A8" w14:textId="77777777" w:rsidR="00505FE4" w:rsidRPr="002C2631" w:rsidRDefault="00505FE4" w:rsidP="00F77DC4">
            <w:pPr>
              <w:rPr>
                <w:sz w:val="24"/>
                <w:szCs w:val="24"/>
              </w:rPr>
            </w:pPr>
          </w:p>
        </w:tc>
      </w:tr>
      <w:tr w:rsidR="00505FE4" w:rsidRPr="002C2631" w14:paraId="2AEE03A1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D9D9D9"/>
            <w:hideMark/>
          </w:tcPr>
          <w:p w14:paraId="112A9DA2" w14:textId="77777777" w:rsidR="00505FE4" w:rsidRPr="002C2631" w:rsidRDefault="00505FE4" w:rsidP="00F77DC4">
            <w:pPr>
              <w:rPr>
                <w:b/>
                <w:sz w:val="24"/>
                <w:szCs w:val="24"/>
              </w:rPr>
            </w:pPr>
            <w:r w:rsidRPr="002C2631">
              <w:rPr>
                <w:b/>
                <w:sz w:val="24"/>
                <w:szCs w:val="24"/>
              </w:rPr>
              <w:t>Seminarium</w:t>
            </w:r>
          </w:p>
        </w:tc>
      </w:tr>
      <w:tr w:rsidR="00505FE4" w:rsidRPr="002C2631" w14:paraId="1BEFD564" w14:textId="77777777" w:rsidTr="00A0655B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80DFEAD" w14:textId="77777777" w:rsidR="00505FE4" w:rsidRPr="002C2631" w:rsidRDefault="00505FE4" w:rsidP="00A0655B">
            <w:pPr>
              <w:rPr>
                <w:b/>
                <w:sz w:val="24"/>
                <w:szCs w:val="24"/>
              </w:rPr>
            </w:pPr>
          </w:p>
        </w:tc>
      </w:tr>
      <w:tr w:rsidR="00505FE4" w:rsidRPr="002C2631" w14:paraId="7EFF2FC0" w14:textId="77777777" w:rsidTr="00F77DC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D9D9D9"/>
            <w:hideMark/>
          </w:tcPr>
          <w:p w14:paraId="5ADA2D0D" w14:textId="77777777" w:rsidR="00505FE4" w:rsidRPr="002C2631" w:rsidRDefault="00505FE4" w:rsidP="00F77DC4">
            <w:pPr>
              <w:rPr>
                <w:b/>
                <w:sz w:val="24"/>
                <w:szCs w:val="24"/>
              </w:rPr>
            </w:pPr>
            <w:r w:rsidRPr="002C2631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505FE4" w:rsidRPr="002C2631" w14:paraId="56BC9C37" w14:textId="77777777" w:rsidTr="00A0655B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ED7C566" w14:textId="77777777" w:rsidR="00505FE4" w:rsidRPr="002C2631" w:rsidRDefault="00505FE4" w:rsidP="00A0655B">
            <w:pPr>
              <w:rPr>
                <w:sz w:val="24"/>
                <w:szCs w:val="24"/>
              </w:rPr>
            </w:pPr>
          </w:p>
        </w:tc>
      </w:tr>
    </w:tbl>
    <w:p w14:paraId="1CC1D2BC" w14:textId="77777777" w:rsidR="00505FE4" w:rsidRPr="002C2631" w:rsidRDefault="00505FE4" w:rsidP="00505FE4">
      <w:pPr>
        <w:rPr>
          <w:sz w:val="24"/>
          <w:szCs w:val="24"/>
        </w:rPr>
      </w:pP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2"/>
        <w:gridCol w:w="7433"/>
      </w:tblGrid>
      <w:tr w:rsidR="002C2631" w:rsidRPr="002C2631" w14:paraId="155A770E" w14:textId="77777777" w:rsidTr="002C2631">
        <w:tc>
          <w:tcPr>
            <w:tcW w:w="266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E2739" w14:textId="77777777" w:rsidR="002C2631" w:rsidRPr="002C2631" w:rsidRDefault="002C2631" w:rsidP="002C2631">
            <w:pPr>
              <w:spacing w:before="120" w:after="120"/>
              <w:rPr>
                <w:sz w:val="24"/>
                <w:szCs w:val="24"/>
              </w:rPr>
            </w:pPr>
            <w:r w:rsidRPr="002C2631">
              <w:rPr>
                <w:sz w:val="24"/>
                <w:szCs w:val="24"/>
              </w:rPr>
              <w:t>Literatura podstawowa*</w:t>
            </w:r>
          </w:p>
        </w:tc>
        <w:tc>
          <w:tcPr>
            <w:tcW w:w="743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45206DB" w14:textId="77777777" w:rsidR="002C2631" w:rsidRPr="002C2631" w:rsidRDefault="002C2631" w:rsidP="002C2631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proofErr w:type="spellStart"/>
            <w:r w:rsidRPr="002C2631">
              <w:rPr>
                <w:sz w:val="24"/>
                <w:szCs w:val="24"/>
              </w:rPr>
              <w:t>Lev</w:t>
            </w:r>
            <w:proofErr w:type="spellEnd"/>
            <w:r w:rsidRPr="002C2631">
              <w:rPr>
                <w:sz w:val="24"/>
                <w:szCs w:val="24"/>
              </w:rPr>
              <w:t xml:space="preserve"> </w:t>
            </w:r>
            <w:proofErr w:type="spellStart"/>
            <w:r w:rsidRPr="002C2631">
              <w:rPr>
                <w:sz w:val="24"/>
                <w:szCs w:val="24"/>
              </w:rPr>
              <w:t>Manovich</w:t>
            </w:r>
            <w:proofErr w:type="spellEnd"/>
            <w:r w:rsidRPr="002C2631">
              <w:rPr>
                <w:sz w:val="24"/>
                <w:szCs w:val="24"/>
              </w:rPr>
              <w:t xml:space="preserve">, </w:t>
            </w:r>
            <w:r w:rsidRPr="002C2631">
              <w:rPr>
                <w:i/>
                <w:sz w:val="24"/>
                <w:szCs w:val="24"/>
              </w:rPr>
              <w:t xml:space="preserve">Język nowych mediów, </w:t>
            </w:r>
            <w:r w:rsidRPr="002C2631">
              <w:rPr>
                <w:sz w:val="24"/>
                <w:szCs w:val="24"/>
              </w:rPr>
              <w:t>Warszawa 2006.</w:t>
            </w:r>
          </w:p>
          <w:p w14:paraId="29DDBFA0" w14:textId="77777777" w:rsidR="002C2631" w:rsidRPr="002C2631" w:rsidRDefault="002C2631" w:rsidP="002C2631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2C2631">
              <w:rPr>
                <w:sz w:val="24"/>
                <w:szCs w:val="24"/>
              </w:rPr>
              <w:t xml:space="preserve">Justyna </w:t>
            </w:r>
            <w:proofErr w:type="spellStart"/>
            <w:r w:rsidRPr="002C2631">
              <w:rPr>
                <w:sz w:val="24"/>
                <w:szCs w:val="24"/>
              </w:rPr>
              <w:t>Hofmokl</w:t>
            </w:r>
            <w:proofErr w:type="spellEnd"/>
            <w:r w:rsidRPr="002C2631">
              <w:rPr>
                <w:sz w:val="24"/>
                <w:szCs w:val="24"/>
              </w:rPr>
              <w:t xml:space="preserve">, </w:t>
            </w:r>
            <w:r w:rsidRPr="002C2631">
              <w:rPr>
                <w:i/>
                <w:sz w:val="24"/>
                <w:szCs w:val="24"/>
              </w:rPr>
              <w:t xml:space="preserve">Internet jako nowe dobro wspólne, </w:t>
            </w:r>
            <w:r w:rsidRPr="002C2631">
              <w:rPr>
                <w:sz w:val="24"/>
                <w:szCs w:val="24"/>
              </w:rPr>
              <w:t>Warszawa 2009</w:t>
            </w:r>
          </w:p>
          <w:p w14:paraId="3B0D1C37" w14:textId="77777777" w:rsidR="002C2631" w:rsidRPr="002C2631" w:rsidRDefault="002C2631" w:rsidP="002C2631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2C2631">
              <w:rPr>
                <w:sz w:val="24"/>
                <w:szCs w:val="24"/>
              </w:rPr>
              <w:t xml:space="preserve">Manuel </w:t>
            </w:r>
            <w:proofErr w:type="spellStart"/>
            <w:r w:rsidRPr="002C2631">
              <w:rPr>
                <w:sz w:val="24"/>
                <w:szCs w:val="24"/>
              </w:rPr>
              <w:t>Castells</w:t>
            </w:r>
            <w:proofErr w:type="spellEnd"/>
            <w:r w:rsidRPr="002C2631">
              <w:rPr>
                <w:sz w:val="24"/>
                <w:szCs w:val="24"/>
              </w:rPr>
              <w:t xml:space="preserve">, </w:t>
            </w:r>
            <w:r w:rsidRPr="002C2631">
              <w:rPr>
                <w:i/>
                <w:sz w:val="24"/>
                <w:szCs w:val="24"/>
              </w:rPr>
              <w:t>Społeczeństwo sieci</w:t>
            </w:r>
            <w:r w:rsidRPr="002C2631">
              <w:rPr>
                <w:sz w:val="24"/>
                <w:szCs w:val="24"/>
              </w:rPr>
              <w:t>, Warszawa 2008.</w:t>
            </w:r>
          </w:p>
          <w:p w14:paraId="63F3A6FF" w14:textId="01004193" w:rsidR="002C2631" w:rsidRPr="002C2631" w:rsidRDefault="002C2631" w:rsidP="002C2631">
            <w:pPr>
              <w:rPr>
                <w:sz w:val="24"/>
                <w:szCs w:val="24"/>
              </w:rPr>
            </w:pPr>
            <w:r w:rsidRPr="002C2631">
              <w:rPr>
                <w:sz w:val="24"/>
                <w:szCs w:val="24"/>
              </w:rPr>
              <w:t xml:space="preserve">Manuel </w:t>
            </w:r>
            <w:proofErr w:type="spellStart"/>
            <w:r w:rsidRPr="002C2631">
              <w:rPr>
                <w:sz w:val="24"/>
                <w:szCs w:val="24"/>
              </w:rPr>
              <w:t>Castells</w:t>
            </w:r>
            <w:proofErr w:type="spellEnd"/>
            <w:r w:rsidRPr="002C2631">
              <w:rPr>
                <w:sz w:val="24"/>
                <w:szCs w:val="24"/>
              </w:rPr>
              <w:t xml:space="preserve">, </w:t>
            </w:r>
            <w:r w:rsidRPr="002C2631">
              <w:rPr>
                <w:i/>
                <w:sz w:val="24"/>
                <w:szCs w:val="24"/>
              </w:rPr>
              <w:t xml:space="preserve">Galaktyka Internetu, </w:t>
            </w:r>
            <w:r w:rsidRPr="002C2631">
              <w:rPr>
                <w:sz w:val="24"/>
                <w:szCs w:val="24"/>
              </w:rPr>
              <w:t>Poznań 2003 .</w:t>
            </w:r>
          </w:p>
        </w:tc>
      </w:tr>
      <w:tr w:rsidR="002C2631" w:rsidRPr="002C2631" w14:paraId="2B15267E" w14:textId="77777777" w:rsidTr="002C2631">
        <w:tc>
          <w:tcPr>
            <w:tcW w:w="26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61593" w14:textId="77777777" w:rsidR="002C2631" w:rsidRPr="002C2631" w:rsidRDefault="002C2631" w:rsidP="002C2631">
            <w:pPr>
              <w:spacing w:before="120" w:after="120"/>
              <w:rPr>
                <w:sz w:val="24"/>
                <w:szCs w:val="24"/>
              </w:rPr>
            </w:pPr>
            <w:r w:rsidRPr="002C2631">
              <w:rPr>
                <w:sz w:val="24"/>
                <w:szCs w:val="24"/>
              </w:rPr>
              <w:t xml:space="preserve">Literatura uzupełniająca* </w:t>
            </w:r>
          </w:p>
        </w:tc>
        <w:tc>
          <w:tcPr>
            <w:tcW w:w="7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1E064D8" w14:textId="77777777" w:rsidR="002C2631" w:rsidRPr="002C2631" w:rsidRDefault="002C2631" w:rsidP="002C2631">
            <w:pPr>
              <w:pStyle w:val="Akapitzlist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2C2631">
              <w:rPr>
                <w:sz w:val="24"/>
                <w:szCs w:val="24"/>
              </w:rPr>
              <w:t xml:space="preserve">Manuel </w:t>
            </w:r>
            <w:proofErr w:type="spellStart"/>
            <w:r w:rsidRPr="002C2631">
              <w:rPr>
                <w:sz w:val="24"/>
                <w:szCs w:val="24"/>
              </w:rPr>
              <w:t>Castells</w:t>
            </w:r>
            <w:proofErr w:type="spellEnd"/>
            <w:r w:rsidRPr="002C2631">
              <w:rPr>
                <w:sz w:val="24"/>
                <w:szCs w:val="24"/>
              </w:rPr>
              <w:t xml:space="preserve">, </w:t>
            </w:r>
            <w:r w:rsidRPr="002C2631">
              <w:rPr>
                <w:i/>
                <w:sz w:val="24"/>
                <w:szCs w:val="24"/>
              </w:rPr>
              <w:t>Władza komunikacji,</w:t>
            </w:r>
            <w:r w:rsidRPr="002C2631">
              <w:rPr>
                <w:sz w:val="24"/>
                <w:szCs w:val="24"/>
              </w:rPr>
              <w:t xml:space="preserve"> Warszawa 2013.</w:t>
            </w:r>
          </w:p>
          <w:p w14:paraId="18896E0A" w14:textId="77777777" w:rsidR="002C2631" w:rsidRPr="002C2631" w:rsidRDefault="002C2631" w:rsidP="002C2631">
            <w:pPr>
              <w:pStyle w:val="Akapitzlist"/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2C2631">
              <w:rPr>
                <w:sz w:val="24"/>
                <w:szCs w:val="24"/>
              </w:rPr>
              <w:t xml:space="preserve">Marek Sokołowski, </w:t>
            </w:r>
            <w:r w:rsidRPr="002C2631">
              <w:rPr>
                <w:i/>
                <w:sz w:val="24"/>
                <w:szCs w:val="24"/>
              </w:rPr>
              <w:t>(Roz)poznawanie cyfrowego świata</w:t>
            </w:r>
            <w:r w:rsidRPr="002C2631">
              <w:rPr>
                <w:sz w:val="24"/>
                <w:szCs w:val="24"/>
              </w:rPr>
              <w:t xml:space="preserve"> (red.), Elbląg 2014.</w:t>
            </w:r>
          </w:p>
          <w:p w14:paraId="7AC678CC" w14:textId="6B4F441E" w:rsidR="002C2631" w:rsidRPr="002C2631" w:rsidRDefault="002C2631" w:rsidP="002C2631">
            <w:pPr>
              <w:ind w:left="72"/>
              <w:rPr>
                <w:sz w:val="24"/>
                <w:szCs w:val="24"/>
              </w:rPr>
            </w:pPr>
            <w:r w:rsidRPr="002C2631">
              <w:rPr>
                <w:sz w:val="24"/>
                <w:szCs w:val="24"/>
              </w:rPr>
              <w:t xml:space="preserve">Lech W. </w:t>
            </w:r>
            <w:proofErr w:type="spellStart"/>
            <w:r w:rsidRPr="002C2631">
              <w:rPr>
                <w:sz w:val="24"/>
                <w:szCs w:val="24"/>
              </w:rPr>
              <w:t>Zacher</w:t>
            </w:r>
            <w:proofErr w:type="spellEnd"/>
            <w:r w:rsidRPr="002C2631">
              <w:rPr>
                <w:sz w:val="24"/>
                <w:szCs w:val="24"/>
              </w:rPr>
              <w:t xml:space="preserve">, </w:t>
            </w:r>
            <w:r w:rsidRPr="002C2631">
              <w:rPr>
                <w:i/>
                <w:sz w:val="24"/>
                <w:szCs w:val="24"/>
              </w:rPr>
              <w:t>Nasza cyfrowa przyszłość</w:t>
            </w:r>
            <w:r w:rsidRPr="002C2631">
              <w:rPr>
                <w:sz w:val="24"/>
                <w:szCs w:val="24"/>
              </w:rPr>
              <w:t xml:space="preserve"> (red.), Warszawa 2012</w:t>
            </w:r>
          </w:p>
        </w:tc>
      </w:tr>
      <w:tr w:rsidR="002C2631" w:rsidRPr="002C2631" w14:paraId="2E6194D3" w14:textId="77777777" w:rsidTr="002C2631">
        <w:tc>
          <w:tcPr>
            <w:tcW w:w="266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27754" w14:textId="77777777" w:rsidR="002C2631" w:rsidRPr="002C2631" w:rsidRDefault="002C2631" w:rsidP="002C2631">
            <w:pPr>
              <w:spacing w:before="120" w:after="120"/>
              <w:rPr>
                <w:sz w:val="22"/>
                <w:szCs w:val="22"/>
              </w:rPr>
            </w:pPr>
            <w:r w:rsidRPr="002C2631">
              <w:rPr>
                <w:sz w:val="24"/>
                <w:szCs w:val="24"/>
              </w:rPr>
              <w:t>Metody kształcenia stacjonarnego</w:t>
            </w:r>
          </w:p>
        </w:tc>
        <w:tc>
          <w:tcPr>
            <w:tcW w:w="7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358BD42" w14:textId="5AF51338" w:rsidR="002C2631" w:rsidRPr="002C2631" w:rsidRDefault="002C2631" w:rsidP="002C2631">
            <w:pPr>
              <w:ind w:left="72"/>
              <w:rPr>
                <w:sz w:val="24"/>
                <w:szCs w:val="24"/>
              </w:rPr>
            </w:pPr>
            <w:r w:rsidRPr="002C2631">
              <w:rPr>
                <w:sz w:val="24"/>
                <w:szCs w:val="24"/>
              </w:rPr>
              <w:t>Wykład audytoryjny, metoda podająca, metoda problemowa (ćwiczenia), dyskusja.</w:t>
            </w:r>
          </w:p>
        </w:tc>
      </w:tr>
      <w:tr w:rsidR="00505FE4" w:rsidRPr="002C2631" w14:paraId="37F94C12" w14:textId="77777777" w:rsidTr="002C2631">
        <w:tc>
          <w:tcPr>
            <w:tcW w:w="266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70972244" w14:textId="77777777" w:rsidR="00505FE4" w:rsidRPr="002C2631" w:rsidRDefault="00505FE4" w:rsidP="00F77DC4">
            <w:pPr>
              <w:spacing w:before="120" w:after="120"/>
              <w:rPr>
                <w:sz w:val="24"/>
                <w:szCs w:val="24"/>
              </w:rPr>
            </w:pPr>
            <w:r w:rsidRPr="002C2631">
              <w:rPr>
                <w:sz w:val="24"/>
                <w:szCs w:val="24"/>
              </w:rPr>
              <w:t xml:space="preserve">Metody kształcenia z wykorzystaniem metod i technik kształcenia na odległość </w:t>
            </w:r>
          </w:p>
        </w:tc>
        <w:tc>
          <w:tcPr>
            <w:tcW w:w="743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10A6CB5" w14:textId="4B8F4865" w:rsidR="00505FE4" w:rsidRPr="002C2631" w:rsidRDefault="002C2631" w:rsidP="00A0655B">
            <w:pPr>
              <w:ind w:left="72"/>
              <w:rPr>
                <w:sz w:val="24"/>
                <w:szCs w:val="24"/>
              </w:rPr>
            </w:pPr>
            <w:r w:rsidRPr="002C2631">
              <w:rPr>
                <w:sz w:val="24"/>
                <w:szCs w:val="24"/>
              </w:rPr>
              <w:t>Nie dotyczy</w:t>
            </w:r>
          </w:p>
        </w:tc>
      </w:tr>
    </w:tbl>
    <w:p w14:paraId="71E8332A" w14:textId="77777777" w:rsidR="00505FE4" w:rsidRPr="002C2631" w:rsidRDefault="00505FE4" w:rsidP="00505FE4">
      <w:pPr>
        <w:rPr>
          <w:sz w:val="22"/>
          <w:szCs w:val="22"/>
        </w:rPr>
      </w:pPr>
      <w:r w:rsidRPr="002C2631">
        <w:rPr>
          <w:sz w:val="22"/>
          <w:szCs w:val="22"/>
        </w:rPr>
        <w:t>* Literatura może być zmieniona po akceptacji Dyrektora Instytutu</w:t>
      </w:r>
    </w:p>
    <w:p w14:paraId="73FFD049" w14:textId="77777777" w:rsidR="00505FE4" w:rsidRPr="002C2631" w:rsidRDefault="00505FE4" w:rsidP="00505FE4">
      <w:pPr>
        <w:rPr>
          <w:sz w:val="22"/>
          <w:szCs w:val="22"/>
        </w:rPr>
      </w:pPr>
    </w:p>
    <w:tbl>
      <w:tblPr>
        <w:tblW w:w="1005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42"/>
      </w:tblGrid>
      <w:tr w:rsidR="00505FE4" w:rsidRPr="002C2631" w14:paraId="10433FA2" w14:textId="77777777" w:rsidTr="00F77DC4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14:paraId="37E66E71" w14:textId="77777777" w:rsidR="00505FE4" w:rsidRPr="002C2631" w:rsidRDefault="00505FE4" w:rsidP="00F77DC4">
            <w:pPr>
              <w:jc w:val="center"/>
              <w:rPr>
                <w:sz w:val="22"/>
                <w:szCs w:val="22"/>
              </w:rPr>
            </w:pPr>
            <w:r w:rsidRPr="002C2631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E27AA83" w14:textId="77777777" w:rsidR="00505FE4" w:rsidRPr="002C2631" w:rsidRDefault="00505FE4" w:rsidP="00F77DC4">
            <w:pPr>
              <w:jc w:val="center"/>
              <w:rPr>
                <w:sz w:val="18"/>
                <w:szCs w:val="18"/>
              </w:rPr>
            </w:pPr>
          </w:p>
          <w:p w14:paraId="72C525AC" w14:textId="77777777" w:rsidR="00505FE4" w:rsidRPr="002C2631" w:rsidRDefault="00505FE4" w:rsidP="00F77DC4">
            <w:pPr>
              <w:jc w:val="center"/>
              <w:rPr>
                <w:sz w:val="18"/>
                <w:szCs w:val="18"/>
              </w:rPr>
            </w:pPr>
            <w:r w:rsidRPr="002C2631">
              <w:rPr>
                <w:sz w:val="18"/>
                <w:szCs w:val="18"/>
              </w:rPr>
              <w:t>Nr efektu uczenia się/grupy efektów</w:t>
            </w:r>
            <w:r w:rsidRPr="002C2631">
              <w:rPr>
                <w:sz w:val="18"/>
                <w:szCs w:val="18"/>
              </w:rPr>
              <w:br/>
            </w:r>
          </w:p>
        </w:tc>
      </w:tr>
      <w:tr w:rsidR="002C2631" w:rsidRPr="002C2631" w14:paraId="1CEE716D" w14:textId="77777777" w:rsidTr="009A3A0E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</w:tcPr>
          <w:p w14:paraId="7EECDEF9" w14:textId="7DD1FC9B" w:rsidR="002C2631" w:rsidRPr="002C2631" w:rsidRDefault="002C2631" w:rsidP="002C2631">
            <w:pPr>
              <w:rPr>
                <w:sz w:val="22"/>
                <w:szCs w:val="22"/>
              </w:rPr>
            </w:pPr>
            <w:r w:rsidRPr="002C2631">
              <w:rPr>
                <w:sz w:val="24"/>
                <w:szCs w:val="24"/>
              </w:rPr>
              <w:t>Aktywny udział w zajęciach i dyskusjach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</w:tcPr>
          <w:p w14:paraId="6032EE57" w14:textId="7BD4D292" w:rsidR="002C2631" w:rsidRPr="002C2631" w:rsidRDefault="002C2631" w:rsidP="002C2631">
            <w:pPr>
              <w:rPr>
                <w:sz w:val="22"/>
                <w:szCs w:val="22"/>
              </w:rPr>
            </w:pPr>
            <w:r w:rsidRPr="002C2631">
              <w:rPr>
                <w:sz w:val="24"/>
                <w:szCs w:val="24"/>
              </w:rPr>
              <w:t>1-4</w:t>
            </w:r>
          </w:p>
        </w:tc>
      </w:tr>
      <w:tr w:rsidR="002C2631" w:rsidRPr="002C2631" w14:paraId="4D104BB7" w14:textId="77777777" w:rsidTr="009A3A0E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28212B5" w14:textId="2E9F2C71" w:rsidR="002C2631" w:rsidRPr="002C2631" w:rsidRDefault="002C2631" w:rsidP="002C2631">
            <w:pPr>
              <w:rPr>
                <w:sz w:val="22"/>
                <w:szCs w:val="22"/>
              </w:rPr>
            </w:pPr>
            <w:r w:rsidRPr="002C2631">
              <w:rPr>
                <w:sz w:val="24"/>
                <w:szCs w:val="24"/>
              </w:rPr>
              <w:t>Przygotowanie prezentacji multimedialnej lub napisanie eseju na zadany temat.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3144E65" w14:textId="2B78B934" w:rsidR="002C2631" w:rsidRPr="002C2631" w:rsidRDefault="002C2631" w:rsidP="002C2631">
            <w:pPr>
              <w:rPr>
                <w:sz w:val="22"/>
                <w:szCs w:val="22"/>
              </w:rPr>
            </w:pPr>
            <w:r w:rsidRPr="002C2631">
              <w:rPr>
                <w:sz w:val="24"/>
                <w:szCs w:val="24"/>
              </w:rPr>
              <w:t>1-4</w:t>
            </w:r>
          </w:p>
        </w:tc>
      </w:tr>
      <w:tr w:rsidR="00505FE4" w:rsidRPr="002C2631" w14:paraId="1061923E" w14:textId="77777777" w:rsidTr="00A0655B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57FDB" w14:textId="77777777" w:rsidR="00505FE4" w:rsidRPr="002C2631" w:rsidRDefault="00505FE4" w:rsidP="00A0655B">
            <w:pPr>
              <w:rPr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07695E6" w14:textId="77777777" w:rsidR="00505FE4" w:rsidRPr="002C2631" w:rsidRDefault="00505FE4" w:rsidP="00A0655B">
            <w:pPr>
              <w:rPr>
                <w:sz w:val="22"/>
                <w:szCs w:val="22"/>
              </w:rPr>
            </w:pPr>
          </w:p>
        </w:tc>
      </w:tr>
      <w:tr w:rsidR="002C2631" w:rsidRPr="002C2631" w14:paraId="486385C0" w14:textId="77777777" w:rsidTr="00536512"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0A340767" w14:textId="77777777" w:rsidR="002C2631" w:rsidRPr="002C2631" w:rsidRDefault="002C2631" w:rsidP="002C2631">
            <w:pPr>
              <w:rPr>
                <w:sz w:val="22"/>
                <w:szCs w:val="22"/>
              </w:rPr>
            </w:pPr>
            <w:r w:rsidRPr="002C2631">
              <w:rPr>
                <w:sz w:val="24"/>
                <w:szCs w:val="24"/>
              </w:rPr>
              <w:lastRenderedPageBreak/>
              <w:t>Formy i warunki zaliczenia</w:t>
            </w:r>
          </w:p>
        </w:tc>
        <w:tc>
          <w:tcPr>
            <w:tcW w:w="739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90CBAB6" w14:textId="2E7A1536" w:rsidR="002C2631" w:rsidRPr="002C2631" w:rsidRDefault="002C2631" w:rsidP="002C2631">
            <w:pPr>
              <w:rPr>
                <w:sz w:val="22"/>
                <w:szCs w:val="22"/>
              </w:rPr>
            </w:pPr>
            <w:r w:rsidRPr="002C2631">
              <w:rPr>
                <w:sz w:val="24"/>
                <w:szCs w:val="24"/>
              </w:rPr>
              <w:t>Aktywny udział w zajęciach i dyskusjach. Zaliczenie kolokwium w ramach ćwiczeń, przygotowanie prezentacji multimedialnej lub napisanie eseju na zadany temat.</w:t>
            </w:r>
          </w:p>
        </w:tc>
      </w:tr>
    </w:tbl>
    <w:p w14:paraId="2D0EE1FB" w14:textId="77777777" w:rsidR="00505FE4" w:rsidRPr="002C2631" w:rsidRDefault="00505FE4" w:rsidP="00505FE4">
      <w:pPr>
        <w:rPr>
          <w:sz w:val="22"/>
          <w:szCs w:val="22"/>
        </w:rPr>
      </w:pPr>
    </w:p>
    <w:tbl>
      <w:tblPr>
        <w:tblW w:w="5559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577"/>
        <w:gridCol w:w="1413"/>
        <w:gridCol w:w="1520"/>
        <w:gridCol w:w="2541"/>
      </w:tblGrid>
      <w:tr w:rsidR="00505FE4" w:rsidRPr="002C2631" w14:paraId="662F6E05" w14:textId="77777777" w:rsidTr="00A4490B">
        <w:tc>
          <w:tcPr>
            <w:tcW w:w="5000" w:type="pct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2F001BBF" w14:textId="77777777" w:rsidR="00505FE4" w:rsidRPr="002C2631" w:rsidRDefault="00505FE4" w:rsidP="00F77DC4">
            <w:pPr>
              <w:jc w:val="center"/>
              <w:rPr>
                <w:b/>
              </w:rPr>
            </w:pPr>
          </w:p>
          <w:p w14:paraId="323545C1" w14:textId="77777777" w:rsidR="00505FE4" w:rsidRPr="002C2631" w:rsidRDefault="00505FE4" w:rsidP="00F77DC4">
            <w:pPr>
              <w:jc w:val="center"/>
              <w:rPr>
                <w:b/>
                <w:sz w:val="24"/>
                <w:szCs w:val="24"/>
              </w:rPr>
            </w:pPr>
            <w:r w:rsidRPr="002C2631">
              <w:rPr>
                <w:b/>
                <w:sz w:val="24"/>
                <w:szCs w:val="24"/>
              </w:rPr>
              <w:t>NAKŁAD PRACY STUDENTA</w:t>
            </w:r>
          </w:p>
          <w:p w14:paraId="40C1CF03" w14:textId="77777777" w:rsidR="00505FE4" w:rsidRPr="002C2631" w:rsidRDefault="00505FE4" w:rsidP="00F77DC4">
            <w:pPr>
              <w:jc w:val="center"/>
              <w:rPr>
                <w:b/>
              </w:rPr>
            </w:pPr>
          </w:p>
        </w:tc>
      </w:tr>
      <w:tr w:rsidR="00505FE4" w:rsidRPr="002C2631" w14:paraId="3E2B70D0" w14:textId="77777777" w:rsidTr="00A4490B">
        <w:trPr>
          <w:trHeight w:val="263"/>
        </w:trPr>
        <w:tc>
          <w:tcPr>
            <w:tcW w:w="2277" w:type="pct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449C9E0B" w14:textId="77777777" w:rsidR="00505FE4" w:rsidRPr="002C2631" w:rsidRDefault="00505FE4" w:rsidP="00F77DC4">
            <w:pPr>
              <w:jc w:val="center"/>
              <w:rPr>
                <w:sz w:val="24"/>
                <w:szCs w:val="24"/>
              </w:rPr>
            </w:pPr>
          </w:p>
          <w:p w14:paraId="4767D8DF" w14:textId="77777777" w:rsidR="00505FE4" w:rsidRPr="002C2631" w:rsidRDefault="00505FE4" w:rsidP="00F77DC4">
            <w:pPr>
              <w:jc w:val="center"/>
              <w:rPr>
                <w:sz w:val="24"/>
                <w:szCs w:val="24"/>
              </w:rPr>
            </w:pPr>
            <w:r w:rsidRPr="002C2631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75F7CAC9" w14:textId="77777777" w:rsidR="00505FE4" w:rsidRPr="002C2631" w:rsidRDefault="00505FE4" w:rsidP="00F77DC4">
            <w:pPr>
              <w:jc w:val="center"/>
              <w:rPr>
                <w:sz w:val="24"/>
                <w:szCs w:val="24"/>
              </w:rPr>
            </w:pPr>
            <w:r w:rsidRPr="002C2631">
              <w:rPr>
                <w:sz w:val="24"/>
                <w:szCs w:val="24"/>
              </w:rPr>
              <w:t xml:space="preserve">Liczba godzin  </w:t>
            </w:r>
          </w:p>
        </w:tc>
      </w:tr>
      <w:tr w:rsidR="00505FE4" w:rsidRPr="002C2631" w14:paraId="3CCE1623" w14:textId="77777777" w:rsidTr="002C2631">
        <w:trPr>
          <w:trHeight w:val="262"/>
        </w:trPr>
        <w:tc>
          <w:tcPr>
            <w:tcW w:w="0" w:type="auto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3B5B4" w14:textId="77777777" w:rsidR="00505FE4" w:rsidRPr="002C2631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E8192" w14:textId="77777777" w:rsidR="00505FE4" w:rsidRPr="002C2631" w:rsidRDefault="00505FE4" w:rsidP="00F77DC4">
            <w:pPr>
              <w:jc w:val="center"/>
            </w:pPr>
            <w:r w:rsidRPr="002C2631">
              <w:t xml:space="preserve">Ogółem 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ADAD4E" w14:textId="77777777" w:rsidR="00505FE4" w:rsidRPr="002C2631" w:rsidRDefault="00505FE4" w:rsidP="00F77DC4">
            <w:pPr>
              <w:jc w:val="center"/>
            </w:pPr>
            <w:r w:rsidRPr="002C2631">
              <w:t xml:space="preserve">W tym zajęcia powiązane </w:t>
            </w:r>
            <w:r w:rsidRPr="002C2631">
              <w:br/>
              <w:t>z praktycznym przygotowaniem zawodowym</w:t>
            </w: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52DE7F7F" w14:textId="77777777" w:rsidR="00505FE4" w:rsidRPr="002C2631" w:rsidRDefault="00505FE4" w:rsidP="00F77DC4">
            <w:pPr>
              <w:jc w:val="center"/>
              <w:rPr>
                <w:color w:val="FF0000"/>
              </w:rPr>
            </w:pPr>
            <w:r w:rsidRPr="002C2631">
              <w:t>W tym udział w zajęciach przeprowadzanych z wykorzystaniem metod i</w:t>
            </w:r>
            <w:r w:rsidR="00A4490B" w:rsidRPr="002C2631">
              <w:t> </w:t>
            </w:r>
            <w:r w:rsidRPr="002C2631">
              <w:t>technik kształcenia na odległość</w:t>
            </w:r>
          </w:p>
        </w:tc>
      </w:tr>
      <w:tr w:rsidR="00505FE4" w:rsidRPr="002C2631" w14:paraId="1326E1E6" w14:textId="77777777" w:rsidTr="002C2631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3FEE0" w14:textId="77777777" w:rsidR="00505FE4" w:rsidRPr="002C2631" w:rsidRDefault="00505FE4" w:rsidP="00F77DC4">
            <w:pPr>
              <w:spacing w:before="60" w:after="60"/>
              <w:rPr>
                <w:sz w:val="24"/>
                <w:szCs w:val="24"/>
              </w:rPr>
            </w:pPr>
            <w:r w:rsidRPr="002C2631">
              <w:rPr>
                <w:sz w:val="24"/>
                <w:szCs w:val="24"/>
              </w:rPr>
              <w:t>Udział w wykładach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5C01F" w14:textId="77777777" w:rsidR="00505FE4" w:rsidRPr="002C2631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862EB" w14:textId="77777777" w:rsidR="00505FE4" w:rsidRPr="002C2631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2A79C60" w14:textId="77777777" w:rsidR="00505FE4" w:rsidRPr="002C2631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</w:tr>
      <w:tr w:rsidR="00505FE4" w:rsidRPr="002C2631" w14:paraId="125001F1" w14:textId="77777777" w:rsidTr="002C2631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4F1EC" w14:textId="77777777" w:rsidR="00505FE4" w:rsidRPr="002C2631" w:rsidRDefault="00505FE4" w:rsidP="00F77DC4">
            <w:pPr>
              <w:spacing w:before="60" w:after="60"/>
              <w:rPr>
                <w:sz w:val="24"/>
                <w:szCs w:val="24"/>
              </w:rPr>
            </w:pPr>
            <w:r w:rsidRPr="002C2631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1BB82" w14:textId="77777777" w:rsidR="00505FE4" w:rsidRPr="002C2631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33CB9" w14:textId="77777777" w:rsidR="00505FE4" w:rsidRPr="002C2631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9ED5E86" w14:textId="77777777" w:rsidR="00505FE4" w:rsidRPr="002C2631" w:rsidRDefault="00505FE4" w:rsidP="00A0655B">
            <w:pPr>
              <w:jc w:val="center"/>
              <w:rPr>
                <w:sz w:val="24"/>
                <w:szCs w:val="24"/>
              </w:rPr>
            </w:pPr>
          </w:p>
        </w:tc>
      </w:tr>
      <w:tr w:rsidR="002C2631" w:rsidRPr="002C2631" w14:paraId="34E5CF56" w14:textId="77777777" w:rsidTr="002C2631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72410" w14:textId="77777777" w:rsidR="002C2631" w:rsidRPr="002C2631" w:rsidRDefault="002C2631" w:rsidP="002C2631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2C2631">
              <w:rPr>
                <w:sz w:val="24"/>
                <w:szCs w:val="24"/>
              </w:rPr>
              <w:t>Udział w ćwiczeniach audytoryjnych</w:t>
            </w:r>
            <w:r w:rsidRPr="002C2631">
              <w:rPr>
                <w:sz w:val="24"/>
                <w:szCs w:val="24"/>
              </w:rPr>
              <w:br/>
              <w:t>i laboratoryjnych, warsztatach, seminariach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F456A" w14:textId="7660944B" w:rsidR="002C2631" w:rsidRPr="002C2631" w:rsidRDefault="002C2631" w:rsidP="002C2631">
            <w:pPr>
              <w:jc w:val="center"/>
              <w:rPr>
                <w:sz w:val="24"/>
                <w:szCs w:val="24"/>
              </w:rPr>
            </w:pPr>
            <w:r w:rsidRPr="002C2631">
              <w:rPr>
                <w:sz w:val="24"/>
                <w:szCs w:val="24"/>
              </w:rPr>
              <w:t>15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6D7EA" w14:textId="77777777" w:rsidR="002C2631" w:rsidRPr="002C2631" w:rsidRDefault="002C2631" w:rsidP="002C26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B45EEC5" w14:textId="77777777" w:rsidR="002C2631" w:rsidRPr="002C2631" w:rsidRDefault="002C2631" w:rsidP="002C2631">
            <w:pPr>
              <w:jc w:val="center"/>
              <w:rPr>
                <w:sz w:val="24"/>
                <w:szCs w:val="24"/>
              </w:rPr>
            </w:pPr>
          </w:p>
        </w:tc>
      </w:tr>
      <w:tr w:rsidR="002C2631" w:rsidRPr="002C2631" w14:paraId="2B2FBADE" w14:textId="77777777" w:rsidTr="002C2631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FF2ED" w14:textId="77777777" w:rsidR="002C2631" w:rsidRPr="002C2631" w:rsidRDefault="002C2631" w:rsidP="002C2631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2C2631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76262" w14:textId="72260AD0" w:rsidR="002C2631" w:rsidRPr="002C2631" w:rsidRDefault="002C2631" w:rsidP="002C2631">
            <w:pPr>
              <w:jc w:val="center"/>
              <w:rPr>
                <w:sz w:val="24"/>
                <w:szCs w:val="24"/>
              </w:rPr>
            </w:pPr>
            <w:r w:rsidRPr="002C2631">
              <w:rPr>
                <w:sz w:val="24"/>
                <w:szCs w:val="24"/>
              </w:rPr>
              <w:t>15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64636" w14:textId="77777777" w:rsidR="002C2631" w:rsidRPr="002C2631" w:rsidRDefault="002C2631" w:rsidP="002C26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0F03BB7" w14:textId="77777777" w:rsidR="002C2631" w:rsidRPr="002C2631" w:rsidRDefault="002C2631" w:rsidP="002C2631">
            <w:pPr>
              <w:jc w:val="center"/>
              <w:rPr>
                <w:sz w:val="24"/>
                <w:szCs w:val="24"/>
              </w:rPr>
            </w:pPr>
          </w:p>
        </w:tc>
      </w:tr>
      <w:tr w:rsidR="002C2631" w:rsidRPr="002C2631" w14:paraId="5EFA60FE" w14:textId="77777777" w:rsidTr="002C2631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092E4" w14:textId="77777777" w:rsidR="002C2631" w:rsidRPr="002C2631" w:rsidRDefault="002C2631" w:rsidP="002C2631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2C2631">
              <w:rPr>
                <w:sz w:val="24"/>
                <w:szCs w:val="24"/>
              </w:rPr>
              <w:t>Przygotowanie projektu / eseju / itp.</w:t>
            </w:r>
            <w:r w:rsidRPr="002C2631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0102B" w14:textId="3879BA49" w:rsidR="002C2631" w:rsidRPr="002C2631" w:rsidRDefault="002C2631" w:rsidP="002C2631">
            <w:pPr>
              <w:jc w:val="center"/>
              <w:rPr>
                <w:sz w:val="24"/>
                <w:szCs w:val="24"/>
              </w:rPr>
            </w:pPr>
            <w:r w:rsidRPr="002C2631">
              <w:rPr>
                <w:sz w:val="24"/>
                <w:szCs w:val="24"/>
              </w:rPr>
              <w:t>15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90535" w14:textId="77777777" w:rsidR="002C2631" w:rsidRPr="002C2631" w:rsidRDefault="002C2631" w:rsidP="002C26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1F995F4" w14:textId="77777777" w:rsidR="002C2631" w:rsidRPr="002C2631" w:rsidRDefault="002C2631" w:rsidP="002C2631">
            <w:pPr>
              <w:jc w:val="center"/>
              <w:rPr>
                <w:sz w:val="24"/>
                <w:szCs w:val="24"/>
              </w:rPr>
            </w:pPr>
          </w:p>
        </w:tc>
      </w:tr>
      <w:tr w:rsidR="002C2631" w:rsidRPr="002C2631" w14:paraId="6C5D682C" w14:textId="77777777" w:rsidTr="002C2631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7E8AF" w14:textId="77777777" w:rsidR="002C2631" w:rsidRPr="002C2631" w:rsidRDefault="002C2631" w:rsidP="002C2631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2C2631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66E73" w14:textId="30EC4B93" w:rsidR="002C2631" w:rsidRPr="002C2631" w:rsidRDefault="002C2631" w:rsidP="002C2631">
            <w:pPr>
              <w:jc w:val="center"/>
              <w:rPr>
                <w:sz w:val="24"/>
                <w:szCs w:val="24"/>
              </w:rPr>
            </w:pPr>
            <w:r w:rsidRPr="002C2631">
              <w:rPr>
                <w:sz w:val="24"/>
                <w:szCs w:val="24"/>
              </w:rPr>
              <w:t>5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7E254" w14:textId="77777777" w:rsidR="002C2631" w:rsidRPr="002C2631" w:rsidRDefault="002C2631" w:rsidP="002C26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E12A554" w14:textId="77777777" w:rsidR="002C2631" w:rsidRPr="002C2631" w:rsidRDefault="002C2631" w:rsidP="002C2631">
            <w:pPr>
              <w:jc w:val="center"/>
              <w:rPr>
                <w:sz w:val="24"/>
                <w:szCs w:val="24"/>
              </w:rPr>
            </w:pPr>
          </w:p>
        </w:tc>
      </w:tr>
      <w:tr w:rsidR="002C2631" w:rsidRPr="002C2631" w14:paraId="49CE02F0" w14:textId="77777777" w:rsidTr="002C2631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245F6" w14:textId="77777777" w:rsidR="002C2631" w:rsidRPr="002C2631" w:rsidRDefault="002C2631" w:rsidP="002C2631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2C2631">
              <w:rPr>
                <w:sz w:val="24"/>
                <w:szCs w:val="24"/>
              </w:rPr>
              <w:t>Udział w konsultacjach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2D072" w14:textId="741C240F" w:rsidR="002C2631" w:rsidRPr="002C2631" w:rsidRDefault="002C2631" w:rsidP="002C2631">
            <w:pPr>
              <w:jc w:val="center"/>
              <w:rPr>
                <w:sz w:val="24"/>
                <w:szCs w:val="24"/>
              </w:rPr>
            </w:pPr>
            <w:r w:rsidRPr="002C2631">
              <w:rPr>
                <w:sz w:val="24"/>
                <w:szCs w:val="24"/>
              </w:rPr>
              <w:t>1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39CB4" w14:textId="77777777" w:rsidR="002C2631" w:rsidRPr="002C2631" w:rsidRDefault="002C2631" w:rsidP="002C26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50F5F76" w14:textId="77777777" w:rsidR="002C2631" w:rsidRPr="002C2631" w:rsidRDefault="002C2631" w:rsidP="002C2631">
            <w:pPr>
              <w:jc w:val="center"/>
              <w:rPr>
                <w:sz w:val="24"/>
                <w:szCs w:val="24"/>
              </w:rPr>
            </w:pPr>
          </w:p>
        </w:tc>
      </w:tr>
      <w:tr w:rsidR="002C2631" w:rsidRPr="002C2631" w14:paraId="54FF2384" w14:textId="77777777" w:rsidTr="002C2631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39F8E" w14:textId="77777777" w:rsidR="002C2631" w:rsidRPr="002C2631" w:rsidRDefault="002C2631" w:rsidP="002C2631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2C2631">
              <w:rPr>
                <w:sz w:val="24"/>
                <w:szCs w:val="24"/>
              </w:rPr>
              <w:t>Inne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CF9C8" w14:textId="77777777" w:rsidR="002C2631" w:rsidRPr="002C2631" w:rsidRDefault="002C2631" w:rsidP="002C26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73669" w14:textId="77777777" w:rsidR="002C2631" w:rsidRPr="002C2631" w:rsidRDefault="002C2631" w:rsidP="002C263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9DF424C" w14:textId="77777777" w:rsidR="002C2631" w:rsidRPr="002C2631" w:rsidRDefault="002C2631" w:rsidP="002C2631">
            <w:pPr>
              <w:jc w:val="center"/>
              <w:rPr>
                <w:sz w:val="24"/>
                <w:szCs w:val="24"/>
              </w:rPr>
            </w:pPr>
          </w:p>
        </w:tc>
      </w:tr>
      <w:tr w:rsidR="002C2631" w:rsidRPr="002C2631" w14:paraId="2343395C" w14:textId="77777777" w:rsidTr="002C2631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26AD9" w14:textId="77777777" w:rsidR="002C2631" w:rsidRPr="002C2631" w:rsidRDefault="002C2631" w:rsidP="002C2631">
            <w:pPr>
              <w:spacing w:before="60" w:after="60"/>
              <w:rPr>
                <w:sz w:val="24"/>
                <w:szCs w:val="24"/>
              </w:rPr>
            </w:pPr>
            <w:r w:rsidRPr="002C2631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9F641" w14:textId="76A05599" w:rsidR="002C2631" w:rsidRPr="002C2631" w:rsidRDefault="002C2631" w:rsidP="002C2631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2C2631">
              <w:rPr>
                <w:sz w:val="24"/>
                <w:szCs w:val="24"/>
              </w:rPr>
              <w:t>51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8D2EA" w14:textId="77777777" w:rsidR="002C2631" w:rsidRPr="002C2631" w:rsidRDefault="002C2631" w:rsidP="002C2631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0C0106F" w14:textId="77777777" w:rsidR="002C2631" w:rsidRPr="002C2631" w:rsidRDefault="002C2631" w:rsidP="002C2631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505FE4" w:rsidRPr="002C2631" w14:paraId="1CC9E587" w14:textId="77777777" w:rsidTr="00A0655B">
        <w:trPr>
          <w:trHeight w:val="236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FC3963" w14:textId="77777777" w:rsidR="00505FE4" w:rsidRPr="002C2631" w:rsidRDefault="00505FE4" w:rsidP="00F77DC4">
            <w:pPr>
              <w:spacing w:before="60" w:after="60"/>
              <w:rPr>
                <w:b/>
                <w:sz w:val="24"/>
                <w:szCs w:val="24"/>
              </w:rPr>
            </w:pPr>
            <w:r w:rsidRPr="002C2631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3B32894B" w14:textId="20F77D9A" w:rsidR="00505FE4" w:rsidRPr="002C2631" w:rsidRDefault="002C2631" w:rsidP="00A0655B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2C2631">
              <w:rPr>
                <w:b/>
                <w:sz w:val="24"/>
                <w:szCs w:val="24"/>
              </w:rPr>
              <w:t>2 ECTS</w:t>
            </w:r>
          </w:p>
        </w:tc>
      </w:tr>
      <w:tr w:rsidR="00505FE4" w:rsidRPr="002C2631" w14:paraId="27C13195" w14:textId="77777777" w:rsidTr="00A0655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77395F" w14:textId="77777777" w:rsidR="00505FE4" w:rsidRPr="002C2631" w:rsidRDefault="00505FE4" w:rsidP="00F77DC4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2C2631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60E0B65E" w14:textId="2BD2F7CB" w:rsidR="00505FE4" w:rsidRPr="002C2631" w:rsidRDefault="002C2631" w:rsidP="00A0655B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2C2631">
              <w:rPr>
                <w:b/>
                <w:sz w:val="24"/>
                <w:szCs w:val="24"/>
              </w:rPr>
              <w:t>0 ECTS</w:t>
            </w:r>
          </w:p>
        </w:tc>
      </w:tr>
      <w:tr w:rsidR="00505FE4" w:rsidRPr="002C2631" w14:paraId="71FFF9DA" w14:textId="77777777" w:rsidTr="00A0655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97D727" w14:textId="77777777" w:rsidR="00505FE4" w:rsidRPr="002C2631" w:rsidRDefault="00505FE4" w:rsidP="00F77DC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2C2631">
              <w:rPr>
                <w:sz w:val="24"/>
                <w:szCs w:val="24"/>
              </w:rPr>
              <w:t>Liczba punktów ECTS związana z kształceniem na odległość (kształcenie z wykorzystaniem metod i technik kształcenia na odległość)</w:t>
            </w:r>
            <w:r w:rsidRPr="002C2631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1125CB96" w14:textId="0BA79452" w:rsidR="00505FE4" w:rsidRPr="002C2631" w:rsidRDefault="002C2631" w:rsidP="00A0655B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 w:rsidRPr="002C2631">
              <w:rPr>
                <w:b/>
                <w:bCs/>
                <w:sz w:val="24"/>
                <w:szCs w:val="24"/>
              </w:rPr>
              <w:t>0 ECTS</w:t>
            </w:r>
          </w:p>
        </w:tc>
      </w:tr>
      <w:tr w:rsidR="00505FE4" w:rsidRPr="002C2631" w14:paraId="29023F10" w14:textId="77777777" w:rsidTr="00A0655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hideMark/>
          </w:tcPr>
          <w:p w14:paraId="04212187" w14:textId="77777777" w:rsidR="00505FE4" w:rsidRPr="002C2631" w:rsidRDefault="00505FE4" w:rsidP="00F77DC4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2C2631">
              <w:rPr>
                <w:sz w:val="24"/>
                <w:szCs w:val="24"/>
              </w:rPr>
              <w:t>Liczba punktów ECTS związana za zajęciami wymagającymi bezpośredniego udziału nauczycieli akademickich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060FD8F1" w14:textId="07884FC5" w:rsidR="00505FE4" w:rsidRPr="002C2631" w:rsidRDefault="002C2631" w:rsidP="00A0655B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 w:rsidRPr="002C2631">
              <w:rPr>
                <w:b/>
                <w:bCs/>
                <w:sz w:val="24"/>
                <w:szCs w:val="24"/>
              </w:rPr>
              <w:t>0,6 ECTS</w:t>
            </w:r>
          </w:p>
        </w:tc>
      </w:tr>
    </w:tbl>
    <w:p w14:paraId="563A146A" w14:textId="77777777" w:rsidR="00DB50E0" w:rsidRPr="002C2631" w:rsidRDefault="00DB50E0" w:rsidP="00505FE4"/>
    <w:sectPr w:rsidR="00DB50E0" w:rsidRPr="002C2631" w:rsidSect="006369D6">
      <w:footerReference w:type="even" r:id="rId7"/>
      <w:footerReference w:type="default" r:id="rId8"/>
      <w:pgSz w:w="11906" w:h="16838"/>
      <w:pgMar w:top="289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F047D36" w14:textId="77777777" w:rsidR="00F43251" w:rsidRDefault="00F43251" w:rsidP="00505FE4">
      <w:r>
        <w:separator/>
      </w:r>
    </w:p>
  </w:endnote>
  <w:endnote w:type="continuationSeparator" w:id="0">
    <w:p w14:paraId="65F3E9DD" w14:textId="77777777" w:rsidR="00F43251" w:rsidRDefault="00F43251" w:rsidP="00505F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B1DE3FF" w14:textId="77777777" w:rsidR="00505FE4" w:rsidRDefault="00505FE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4C07FAF" w14:textId="77777777" w:rsidR="00505FE4" w:rsidRDefault="00505FE4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6EF909" w14:textId="77777777" w:rsidR="00505FE4" w:rsidRDefault="00505FE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72549BF8" w14:textId="77777777" w:rsidR="00505FE4" w:rsidRDefault="00505FE4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A6575C5" w14:textId="77777777" w:rsidR="00F43251" w:rsidRDefault="00F43251" w:rsidP="00505FE4">
      <w:r>
        <w:separator/>
      </w:r>
    </w:p>
  </w:footnote>
  <w:footnote w:type="continuationSeparator" w:id="0">
    <w:p w14:paraId="4EBBF1EE" w14:textId="77777777" w:rsidR="00F43251" w:rsidRDefault="00F43251" w:rsidP="00505FE4">
      <w:r>
        <w:continuationSeparator/>
      </w:r>
    </w:p>
  </w:footnote>
  <w:footnote w:id="1">
    <w:p w14:paraId="7DF3A34C" w14:textId="77777777" w:rsidR="00505FE4" w:rsidRDefault="00505FE4" w:rsidP="00505FE4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F741354"/>
    <w:multiLevelType w:val="hybridMultilevel"/>
    <w:tmpl w:val="801E83F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3247008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251"/>
    <w:rsid w:val="0012165F"/>
    <w:rsid w:val="00224921"/>
    <w:rsid w:val="002A7236"/>
    <w:rsid w:val="002C2631"/>
    <w:rsid w:val="0048707B"/>
    <w:rsid w:val="00505FE4"/>
    <w:rsid w:val="006369D6"/>
    <w:rsid w:val="006C611E"/>
    <w:rsid w:val="00703F97"/>
    <w:rsid w:val="008A2D5A"/>
    <w:rsid w:val="008D3E3D"/>
    <w:rsid w:val="00A0655B"/>
    <w:rsid w:val="00A4490B"/>
    <w:rsid w:val="00A9502A"/>
    <w:rsid w:val="00C87156"/>
    <w:rsid w:val="00DB50E0"/>
    <w:rsid w:val="00F43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1B79D4"/>
  <w15:chartTrackingRefBased/>
  <w15:docId w15:val="{8E45C8B6-C0E6-44CD-89D0-9303FB1BB1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05FE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505FE4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505FE4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505FE4"/>
    <w:rPr>
      <w:rFonts w:ascii="Times New Roman" w:eastAsia="Times New Roman" w:hAnsi="Times New Roman" w:cs="Times New Roman"/>
      <w:b/>
      <w:snapToGrid w:val="0"/>
      <w:kern w:val="0"/>
      <w:sz w:val="24"/>
      <w:szCs w:val="20"/>
      <w:lang w:eastAsia="pl-PL"/>
      <w14:ligatures w14:val="none"/>
    </w:rPr>
  </w:style>
  <w:style w:type="character" w:customStyle="1" w:styleId="Nagwek2Znak">
    <w:name w:val="Nagłówek 2 Znak"/>
    <w:basedOn w:val="Domylnaczcionkaakapitu"/>
    <w:link w:val="Nagwek2"/>
    <w:rsid w:val="00505FE4"/>
    <w:rPr>
      <w:rFonts w:ascii="Cambria" w:eastAsia="Times New Roman" w:hAnsi="Cambria" w:cs="Times New Roman"/>
      <w:b/>
      <w:kern w:val="0"/>
      <w:sz w:val="20"/>
      <w:szCs w:val="20"/>
      <w:lang w:eastAsia="pl-PL"/>
      <w14:ligatures w14:val="none"/>
    </w:rPr>
  </w:style>
  <w:style w:type="paragraph" w:customStyle="1" w:styleId="Default">
    <w:name w:val="Default"/>
    <w:rsid w:val="00505FE4"/>
    <w:pPr>
      <w:spacing w:after="0" w:line="240" w:lineRule="auto"/>
    </w:pPr>
    <w:rPr>
      <w:rFonts w:ascii="Calibri" w:eastAsia="Times New Roman" w:hAnsi="Calibri" w:cs="Times New Roman"/>
      <w:snapToGrid w:val="0"/>
      <w:color w:val="000000"/>
      <w:kern w:val="0"/>
      <w:sz w:val="24"/>
      <w:szCs w:val="20"/>
      <w:lang w:eastAsia="pl-PL"/>
      <w14:ligatures w14:val="none"/>
    </w:rPr>
  </w:style>
  <w:style w:type="paragraph" w:styleId="Tytu">
    <w:name w:val="Title"/>
    <w:basedOn w:val="Normalny"/>
    <w:link w:val="TytuZnak"/>
    <w:qFormat/>
    <w:rsid w:val="00505FE4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505FE4"/>
    <w:rPr>
      <w:rFonts w:ascii="Times New Roman" w:eastAsia="Times New Roman" w:hAnsi="Times New Roman" w:cs="Times New Roman"/>
      <w:b/>
      <w:kern w:val="0"/>
      <w:sz w:val="24"/>
      <w:szCs w:val="20"/>
      <w:lang w:eastAsia="pl-PL"/>
      <w14:ligatures w14:val="none"/>
    </w:rPr>
  </w:style>
  <w:style w:type="paragraph" w:styleId="Nagwek">
    <w:name w:val="header"/>
    <w:basedOn w:val="Normalny"/>
    <w:link w:val="NagwekZnak"/>
    <w:unhideWhenUsed/>
    <w:rsid w:val="00505FE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505FE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nhideWhenUsed/>
    <w:rsid w:val="00505FE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505FE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Numerstrony">
    <w:name w:val="page number"/>
    <w:basedOn w:val="Domylnaczcionkaakapitu"/>
    <w:semiHidden/>
    <w:rsid w:val="00505FE4"/>
  </w:style>
  <w:style w:type="paragraph" w:styleId="Tekstprzypisudolnego">
    <w:name w:val="footnote text"/>
    <w:basedOn w:val="Normalny"/>
    <w:link w:val="TekstprzypisudolnegoZnak"/>
    <w:uiPriority w:val="99"/>
    <w:unhideWhenUsed/>
    <w:rsid w:val="00505FE4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505FE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iPriority w:val="99"/>
    <w:semiHidden/>
    <w:unhideWhenUsed/>
    <w:rsid w:val="00505FE4"/>
    <w:rPr>
      <w:vertAlign w:val="superscript"/>
    </w:rPr>
  </w:style>
  <w:style w:type="paragraph" w:styleId="Akapitzlist">
    <w:name w:val="List Paragraph"/>
    <w:basedOn w:val="Normalny"/>
    <w:uiPriority w:val="34"/>
    <w:qFormat/>
    <w:rsid w:val="002C263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Y:\zmiany%20w%20programie\Sylabusy%20od%202023-2024\Szablon_2023_77_Karta%20przedmiotu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5084D5F48D4314EBC045C25756B8386" ma:contentTypeVersion="6" ma:contentTypeDescription="Utwórz nowy dokument." ma:contentTypeScope="" ma:versionID="3cb3fcd2953fcf27ad4b679857850c8f">
  <xsd:schema xmlns:xsd="http://www.w3.org/2001/XMLSchema" xmlns:xs="http://www.w3.org/2001/XMLSchema" xmlns:p="http://schemas.microsoft.com/office/2006/metadata/properties" xmlns:ns2="493e9172-559f-416f-8a55-bfbe9458d631" xmlns:ns3="15fbf015-b47d-4de1-82ec-0bcc67c0ef8a" targetNamespace="http://schemas.microsoft.com/office/2006/metadata/properties" ma:root="true" ma:fieldsID="68bedcd42163ee1501377d22dbab6a2f" ns2:_="" ns3:_="">
    <xsd:import namespace="493e9172-559f-416f-8a55-bfbe9458d631"/>
    <xsd:import namespace="15fbf015-b47d-4de1-82ec-0bcc67c0ef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3e9172-559f-416f-8a55-bfbe9458d6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fbf015-b47d-4de1-82ec-0bcc67c0ef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3B69694-83E3-458F-8557-1958CA9DAAB2}"/>
</file>

<file path=customXml/itemProps2.xml><?xml version="1.0" encoding="utf-8"?>
<ds:datastoreItem xmlns:ds="http://schemas.openxmlformats.org/officeDocument/2006/customXml" ds:itemID="{A253C75F-1B21-4D75-8721-DE947344D741}"/>
</file>

<file path=customXml/itemProps3.xml><?xml version="1.0" encoding="utf-8"?>
<ds:datastoreItem xmlns:ds="http://schemas.openxmlformats.org/officeDocument/2006/customXml" ds:itemID="{A8A9195F-20B2-490F-8EBF-676972DC8CF0}"/>
</file>

<file path=docProps/app.xml><?xml version="1.0" encoding="utf-8"?>
<Properties xmlns="http://schemas.openxmlformats.org/officeDocument/2006/extended-properties" xmlns:vt="http://schemas.openxmlformats.org/officeDocument/2006/docPropsVTypes">
  <Template>Szablon_2023_77_Karta przedmiotu</Template>
  <TotalTime>11</TotalTime>
  <Pages>3</Pages>
  <Words>801</Words>
  <Characters>4812</Characters>
  <Application>Microsoft Office Word</Application>
  <DocSecurity>0</DocSecurity>
  <Lines>40</Lines>
  <Paragraphs>11</Paragraphs>
  <ScaleCrop>false</ScaleCrop>
  <Company>Panstwowa Wyzsza Szkola Zawodowa w Elblagu</Company>
  <LinksUpToDate>false</LinksUpToDate>
  <CharactersWithSpaces>5602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Teresa Jurewicz-Obrzut</dc:creator>
  <cp:keywords/>
  <dc:description/>
  <cp:lastModifiedBy>Teresa Jurewicz-Obrzut</cp:lastModifiedBy>
  <cp:revision>4</cp:revision>
  <cp:lastPrinted>2023-12-05T12:20:00Z</cp:lastPrinted>
  <dcterms:created xsi:type="dcterms:W3CDTF">2024-07-25T11:16:00Z</dcterms:created>
  <dcterms:modified xsi:type="dcterms:W3CDTF">2024-08-21T13:50:00Z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0x010100D5084D5F48D4314EBC045C25756B8386</vt:lpwstr>
  </property>
</Properties>
</file>